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word/stylesWithEffects.xml" ContentType="application/vnd.ms-word.stylesWithEffect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18C" w:rsidRDefault="0026618C" w:rsidP="0026618C">
      <w:pPr>
        <w:tabs>
          <w:tab w:val="left" w:pos="2802"/>
        </w:tabs>
        <w:spacing w:before="240" w:after="60"/>
        <w:jc w:val="left"/>
        <w:rPr>
          <w:b/>
          <w:i/>
          <w:caps/>
          <w:sz w:val="44"/>
          <w:szCs w:val="44"/>
        </w:rPr>
      </w:pPr>
      <w:bookmarkStart w:id="0" w:name="_Toc454075602"/>
      <w:bookmarkStart w:id="1" w:name="_Toc455541332"/>
      <w:bookmarkStart w:id="2" w:name="_Toc459546800"/>
      <w:bookmarkStart w:id="3" w:name="_Toc461017982"/>
      <w:bookmarkStart w:id="4" w:name="_Toc482153450"/>
      <w:bookmarkStart w:id="5" w:name="_Toc488304036"/>
      <w:bookmarkStart w:id="6" w:name="_Toc488402221"/>
      <w:bookmarkStart w:id="7" w:name="_Toc488407006"/>
      <w:bookmarkStart w:id="8" w:name="_Toc526858412"/>
      <w:bookmarkStart w:id="9" w:name="_Toc88299691"/>
      <w:r w:rsidRPr="00C00FA1">
        <w:rPr>
          <w:b/>
          <w:i/>
          <w:caps/>
          <w:sz w:val="44"/>
          <w:szCs w:val="44"/>
        </w:rPr>
        <w:tab/>
      </w:r>
    </w:p>
    <w:p w:rsidR="0026618C" w:rsidRPr="00140C1A" w:rsidRDefault="0026618C" w:rsidP="0026618C">
      <w:pPr>
        <w:spacing w:after="0" w:line="240" w:lineRule="auto"/>
        <w:jc w:val="right"/>
        <w:outlineLvl w:val="0"/>
        <w:rPr>
          <w:rFonts w:eastAsiaTheme="minorEastAsia"/>
          <w:b/>
          <w:color w:val="808080"/>
          <w:sz w:val="44"/>
          <w:szCs w:val="24"/>
          <w:lang w:val="es-CL"/>
        </w:rPr>
      </w:pPr>
      <w:r>
        <w:rPr>
          <w:rFonts w:eastAsiaTheme="minorEastAsia"/>
          <w:b/>
          <w:color w:val="808080"/>
          <w:sz w:val="44"/>
          <w:szCs w:val="24"/>
          <w:lang w:val="es-CL"/>
        </w:rPr>
        <w:t>Anexo VI</w:t>
      </w:r>
    </w:p>
    <w:p w:rsidR="0026618C" w:rsidRDefault="009C78E5" w:rsidP="0026618C">
      <w:pPr>
        <w:jc w:val="right"/>
        <w:rPr>
          <w:lang w:val="es-CL"/>
        </w:rPr>
      </w:pPr>
      <w:r>
        <w:rPr>
          <w:noProof/>
          <w:lang w:val="es-CL" w:eastAsia="es-CL"/>
        </w:rPr>
      </w:r>
      <w:r>
        <w:rPr>
          <w:noProof/>
          <w:lang w:val="es-CL" w:eastAsia="es-C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ector recto de flecha 42" o:spid="_x0000_s1026" type="#_x0000_t32" style="width:272.15pt;height:0;visibility:visibl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" strokecolor="#c00000" strokeweight="1pt">
            <w10:wrap type="none"/>
            <w10:anchorlock/>
          </v:shape>
        </w:pict>
      </w:r>
    </w:p>
    <w:p w:rsidR="0026618C" w:rsidRDefault="0026618C" w:rsidP="0026618C">
      <w:pPr>
        <w:rPr>
          <w:lang w:val="es-CL"/>
        </w:rPr>
      </w:pPr>
    </w:p>
    <w:p w:rsidR="0026618C" w:rsidRDefault="0026618C" w:rsidP="0026618C">
      <w:pPr>
        <w:rPr>
          <w:lang w:val="es-CL"/>
        </w:rPr>
      </w:pPr>
    </w:p>
    <w:p w:rsidR="0026618C" w:rsidRDefault="0026618C" w:rsidP="0026618C">
      <w:pPr>
        <w:rPr>
          <w:lang w:val="es-CL"/>
        </w:rPr>
      </w:pPr>
    </w:p>
    <w:p w:rsidR="0026618C" w:rsidRDefault="0026618C" w:rsidP="0026618C">
      <w:pPr>
        <w:rPr>
          <w:lang w:val="es-CL"/>
        </w:rPr>
      </w:pPr>
    </w:p>
    <w:p w:rsidR="0026618C" w:rsidRDefault="0026618C" w:rsidP="0026618C">
      <w:pPr>
        <w:jc w:val="center"/>
        <w:rPr>
          <w:noProof/>
          <w:lang w:val="es-CL" w:eastAsia="es-CL"/>
        </w:rPr>
      </w:pPr>
    </w:p>
    <w:p w:rsidR="00792423" w:rsidRDefault="00792423" w:rsidP="0026618C">
      <w:pPr>
        <w:jc w:val="center"/>
        <w:rPr>
          <w:noProof/>
          <w:lang w:val="es-CL" w:eastAsia="es-CL"/>
        </w:rPr>
      </w:pPr>
    </w:p>
    <w:p w:rsidR="00792423" w:rsidRDefault="00792423" w:rsidP="0026618C">
      <w:pPr>
        <w:jc w:val="center"/>
        <w:rPr>
          <w:noProof/>
          <w:lang w:val="es-CL" w:eastAsia="es-CL"/>
        </w:rPr>
      </w:pPr>
    </w:p>
    <w:p w:rsidR="00792423" w:rsidRDefault="00792423" w:rsidP="0026618C">
      <w:pPr>
        <w:jc w:val="center"/>
        <w:rPr>
          <w:noProof/>
          <w:lang w:val="es-CL" w:eastAsia="es-CL"/>
        </w:rPr>
      </w:pPr>
    </w:p>
    <w:p w:rsidR="00792423" w:rsidRDefault="00792423" w:rsidP="0026618C">
      <w:pPr>
        <w:jc w:val="center"/>
        <w:rPr>
          <w:noProof/>
          <w:lang w:val="es-CL" w:eastAsia="es-CL"/>
        </w:rPr>
      </w:pPr>
    </w:p>
    <w:p w:rsidR="0026618C" w:rsidRDefault="0026618C" w:rsidP="0026618C">
      <w:pPr>
        <w:rPr>
          <w:lang w:val="es-CL"/>
        </w:rPr>
      </w:pPr>
    </w:p>
    <w:p w:rsidR="0026618C" w:rsidRDefault="0026618C" w:rsidP="0026618C">
      <w:pPr>
        <w:pStyle w:val="Prrafodelista"/>
        <w:spacing w:after="0" w:line="240" w:lineRule="auto"/>
        <w:ind w:left="0"/>
        <w:contextualSpacing w:val="0"/>
        <w:jc w:val="right"/>
        <w:outlineLvl w:val="0"/>
        <w:rPr>
          <w:b/>
          <w:bCs/>
          <w:color w:val="808080"/>
          <w:sz w:val="36"/>
          <w:szCs w:val="36"/>
          <w:lang w:val="es-ES_tradnl"/>
        </w:rPr>
      </w:pPr>
      <w:r w:rsidRPr="00140C1A">
        <w:rPr>
          <w:i/>
          <w:sz w:val="36"/>
          <w:szCs w:val="36"/>
        </w:rPr>
        <w:tab/>
      </w:r>
    </w:p>
    <w:p w:rsidR="0026618C" w:rsidRDefault="006A6640" w:rsidP="0026618C">
      <w:pPr>
        <w:pStyle w:val="Prrafodelista"/>
        <w:spacing w:line="240" w:lineRule="auto"/>
        <w:jc w:val="right"/>
        <w:outlineLvl w:val="0"/>
        <w:rPr>
          <w:b/>
          <w:bCs/>
          <w:color w:val="808080"/>
          <w:sz w:val="36"/>
          <w:szCs w:val="36"/>
          <w:lang w:val="es-ES_tradnl"/>
        </w:rPr>
      </w:pPr>
      <w:r>
        <w:rPr>
          <w:b/>
          <w:bCs/>
          <w:color w:val="808080"/>
          <w:sz w:val="36"/>
          <w:szCs w:val="36"/>
          <w:lang w:val="es-ES_tradnl"/>
        </w:rPr>
        <w:t xml:space="preserve">Registro Fotográfico de ejemplares de </w:t>
      </w:r>
      <w:proofErr w:type="spellStart"/>
      <w:r w:rsidRPr="006A6640">
        <w:rPr>
          <w:b/>
          <w:bCs/>
          <w:i/>
          <w:color w:val="808080"/>
          <w:sz w:val="36"/>
          <w:szCs w:val="36"/>
          <w:lang w:val="es-ES_tradnl"/>
        </w:rPr>
        <w:t>Prosopis</w:t>
      </w:r>
      <w:proofErr w:type="spellEnd"/>
      <w:r w:rsidRPr="006A6640">
        <w:rPr>
          <w:b/>
          <w:bCs/>
          <w:i/>
          <w:color w:val="808080"/>
          <w:sz w:val="36"/>
          <w:szCs w:val="36"/>
          <w:lang w:val="es-ES_tradnl"/>
        </w:rPr>
        <w:t xml:space="preserve"> </w:t>
      </w:r>
      <w:proofErr w:type="gramStart"/>
      <w:r w:rsidRPr="006A6640">
        <w:rPr>
          <w:b/>
          <w:bCs/>
          <w:i/>
          <w:color w:val="808080"/>
          <w:sz w:val="36"/>
          <w:szCs w:val="36"/>
          <w:lang w:val="es-ES_tradnl"/>
        </w:rPr>
        <w:t>flexuosa</w:t>
      </w:r>
      <w:r>
        <w:rPr>
          <w:b/>
          <w:bCs/>
          <w:color w:val="808080"/>
          <w:sz w:val="36"/>
          <w:szCs w:val="36"/>
          <w:lang w:val="es-ES_tradnl"/>
        </w:rPr>
        <w:t xml:space="preserve"> ,</w:t>
      </w:r>
      <w:proofErr w:type="gramEnd"/>
      <w:r>
        <w:rPr>
          <w:b/>
          <w:bCs/>
          <w:color w:val="808080"/>
          <w:sz w:val="36"/>
          <w:szCs w:val="36"/>
          <w:lang w:val="es-ES_tradnl"/>
        </w:rPr>
        <w:t xml:space="preserve"> sector pozo </w:t>
      </w:r>
      <w:proofErr w:type="spellStart"/>
      <w:r>
        <w:rPr>
          <w:b/>
          <w:bCs/>
          <w:color w:val="808080"/>
          <w:sz w:val="36"/>
          <w:szCs w:val="36"/>
          <w:lang w:val="es-ES_tradnl"/>
        </w:rPr>
        <w:t>Camar</w:t>
      </w:r>
      <w:proofErr w:type="spellEnd"/>
      <w:r>
        <w:rPr>
          <w:b/>
          <w:bCs/>
          <w:color w:val="808080"/>
          <w:sz w:val="36"/>
          <w:szCs w:val="36"/>
          <w:lang w:val="es-ES_tradnl"/>
        </w:rPr>
        <w:t xml:space="preserve"> 2</w:t>
      </w:r>
    </w:p>
    <w:p w:rsidR="006A6640" w:rsidRDefault="006A6640" w:rsidP="0026618C">
      <w:pPr>
        <w:pStyle w:val="Prrafodelista"/>
        <w:spacing w:line="240" w:lineRule="auto"/>
        <w:jc w:val="right"/>
        <w:outlineLvl w:val="0"/>
        <w:rPr>
          <w:b/>
          <w:bCs/>
          <w:color w:val="808080"/>
          <w:sz w:val="36"/>
          <w:szCs w:val="36"/>
          <w:lang w:val="es-ES_tradnl"/>
        </w:rPr>
      </w:pPr>
      <w:bookmarkStart w:id="10" w:name="_Toc292702861"/>
      <w:bookmarkStart w:id="11" w:name="_Toc299368218"/>
      <w:bookmarkStart w:id="12" w:name="_Toc299368330"/>
      <w:bookmarkStart w:id="13" w:name="_Toc299375557"/>
      <w:bookmarkStart w:id="14" w:name="_Toc301538253"/>
      <w:bookmarkStart w:id="15" w:name="_Toc301766229"/>
      <w:bookmarkStart w:id="16" w:name="_Toc301794339"/>
    </w:p>
    <w:p w:rsidR="0026618C" w:rsidRPr="003C2769" w:rsidRDefault="0026618C" w:rsidP="0026618C">
      <w:pPr>
        <w:pStyle w:val="Prrafodelista"/>
        <w:spacing w:line="240" w:lineRule="auto"/>
        <w:jc w:val="right"/>
        <w:outlineLvl w:val="0"/>
        <w:rPr>
          <w:b/>
          <w:bCs/>
          <w:color w:val="808080"/>
          <w:sz w:val="36"/>
          <w:szCs w:val="36"/>
          <w:lang w:val="es-ES_tradnl"/>
        </w:rPr>
      </w:pPr>
      <w:r>
        <w:rPr>
          <w:b/>
          <w:bCs/>
          <w:color w:val="808080"/>
          <w:sz w:val="36"/>
          <w:szCs w:val="36"/>
          <w:lang w:val="es-ES_tradnl"/>
        </w:rPr>
        <w:t xml:space="preserve">Informe N° 5. </w:t>
      </w:r>
      <w:r w:rsidRPr="003C2769">
        <w:rPr>
          <w:b/>
          <w:bCs/>
          <w:color w:val="808080"/>
          <w:sz w:val="36"/>
          <w:szCs w:val="36"/>
          <w:lang w:val="es-ES_tradnl"/>
        </w:rPr>
        <w:t>Campaña de abril 201</w:t>
      </w:r>
      <w:bookmarkEnd w:id="10"/>
      <w:bookmarkEnd w:id="11"/>
      <w:bookmarkEnd w:id="12"/>
      <w:bookmarkEnd w:id="13"/>
      <w:bookmarkEnd w:id="14"/>
      <w:bookmarkEnd w:id="15"/>
      <w:bookmarkEnd w:id="16"/>
      <w:r w:rsidR="00C44990">
        <w:rPr>
          <w:b/>
          <w:bCs/>
          <w:color w:val="808080"/>
          <w:sz w:val="36"/>
          <w:szCs w:val="36"/>
          <w:lang w:val="es-ES_tradnl"/>
        </w:rPr>
        <w:t>2</w:t>
      </w:r>
    </w:p>
    <w:p w:rsidR="0026618C" w:rsidRPr="005D233A" w:rsidRDefault="0026618C" w:rsidP="0026618C">
      <w:pPr>
        <w:rPr>
          <w:szCs w:val="18"/>
        </w:rPr>
      </w:pPr>
    </w:p>
    <w:p w:rsidR="0026618C" w:rsidRPr="005D233A" w:rsidRDefault="0026618C" w:rsidP="0026618C">
      <w:pPr>
        <w:rPr>
          <w:szCs w:val="18"/>
        </w:rPr>
      </w:pPr>
    </w:p>
    <w:p w:rsidR="0026618C" w:rsidRPr="005D233A" w:rsidRDefault="0026618C" w:rsidP="0026618C">
      <w:pPr>
        <w:rPr>
          <w:szCs w:val="18"/>
        </w:rPr>
      </w:pPr>
    </w:p>
    <w:p w:rsidR="0026618C" w:rsidRDefault="0026618C" w:rsidP="0026618C">
      <w:pPr>
        <w:jc w:val="left"/>
        <w:rPr>
          <w:b/>
          <w:sz w:val="22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7"/>
        <w:gridCol w:w="3088"/>
        <w:gridCol w:w="3088"/>
      </w:tblGrid>
      <w:tr w:rsidR="0026618C" w:rsidTr="0026618C">
        <w:trPr>
          <w:jc w:val="center"/>
        </w:trPr>
        <w:tc>
          <w:tcPr>
            <w:tcW w:w="3087" w:type="dxa"/>
            <w:vAlign w:val="bottom"/>
          </w:tcPr>
          <w:p w:rsidR="0026618C" w:rsidRDefault="0026618C" w:rsidP="0026618C">
            <w:pPr>
              <w:rPr>
                <w:b/>
                <w:bCs/>
                <w:sz w:val="22"/>
              </w:rPr>
            </w:pPr>
            <w:r w:rsidRPr="003C2769">
              <w:rPr>
                <w:noProof/>
                <w:lang w:val="es-CL" w:eastAsia="es-CL"/>
              </w:rPr>
              <w:drawing>
                <wp:inline distT="0" distB="0" distL="0" distR="0" wp14:anchorId="50789967" wp14:editId="3DA1EFF1">
                  <wp:extent cx="872815" cy="978196"/>
                  <wp:effectExtent l="19050" t="0" r="3485" b="0"/>
                  <wp:docPr id="10" name="Imagen 2" descr="SQM - Nu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QM - Nu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030" cy="979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8" w:type="dxa"/>
            <w:vAlign w:val="bottom"/>
          </w:tcPr>
          <w:p w:rsidR="0026618C" w:rsidRPr="007E672F" w:rsidRDefault="0026618C" w:rsidP="007E672F">
            <w:pPr>
              <w:tabs>
                <w:tab w:val="left" w:pos="4077"/>
              </w:tabs>
              <w:spacing w:after="0" w:line="360" w:lineRule="auto"/>
              <w:ind w:left="-108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7E672F">
              <w:rPr>
                <w:rFonts w:ascii="Century Gothic" w:hAnsi="Century Gothic"/>
                <w:sz w:val="18"/>
                <w:szCs w:val="18"/>
              </w:rPr>
              <w:t xml:space="preserve">Santiago, </w:t>
            </w:r>
            <w:r w:rsidR="00E76559">
              <w:rPr>
                <w:rFonts w:ascii="Century Gothic" w:hAnsi="Century Gothic"/>
                <w:sz w:val="18"/>
                <w:szCs w:val="18"/>
              </w:rPr>
              <w:t>Septiembre</w:t>
            </w:r>
            <w:r w:rsidRPr="007E672F">
              <w:rPr>
                <w:rFonts w:ascii="Century Gothic" w:hAnsi="Century Gothic"/>
                <w:sz w:val="18"/>
                <w:szCs w:val="18"/>
              </w:rPr>
              <w:t xml:space="preserve"> de 201</w:t>
            </w:r>
            <w:r w:rsidR="00E76559">
              <w:rPr>
                <w:rFonts w:ascii="Century Gothic" w:hAnsi="Century Gothic"/>
                <w:sz w:val="18"/>
                <w:szCs w:val="18"/>
              </w:rPr>
              <w:t>2</w:t>
            </w:r>
          </w:p>
          <w:p w:rsidR="0026618C" w:rsidRPr="002F15D4" w:rsidRDefault="0026618C" w:rsidP="00C44990">
            <w:pPr>
              <w:tabs>
                <w:tab w:val="left" w:pos="4077"/>
              </w:tabs>
              <w:spacing w:after="0" w:line="360" w:lineRule="auto"/>
              <w:ind w:left="-108"/>
              <w:jc w:val="center"/>
              <w:rPr>
                <w:rFonts w:ascii="Garamond" w:hAnsi="Garamond"/>
              </w:rPr>
            </w:pPr>
            <w:r w:rsidRPr="007E672F">
              <w:rPr>
                <w:rFonts w:ascii="Century Gothic" w:hAnsi="Century Gothic"/>
                <w:sz w:val="18"/>
                <w:szCs w:val="18"/>
              </w:rPr>
              <w:t>SQM-</w:t>
            </w:r>
            <w:r w:rsidR="00C44990">
              <w:rPr>
                <w:rFonts w:ascii="Century Gothic" w:hAnsi="Century Gothic"/>
                <w:sz w:val="18"/>
                <w:szCs w:val="18"/>
              </w:rPr>
              <w:t>3900</w:t>
            </w:r>
            <w:r w:rsidRPr="007E672F">
              <w:rPr>
                <w:rFonts w:ascii="Century Gothic" w:hAnsi="Century Gothic"/>
                <w:sz w:val="18"/>
                <w:szCs w:val="18"/>
              </w:rPr>
              <w:t>-REV-</w:t>
            </w:r>
            <w:r w:rsidR="007E672F" w:rsidRPr="007E672F">
              <w:rPr>
                <w:rFonts w:ascii="Century Gothic" w:hAnsi="Century Gothic"/>
                <w:sz w:val="18"/>
                <w:szCs w:val="18"/>
              </w:rPr>
              <w:t>0</w:t>
            </w:r>
          </w:p>
        </w:tc>
        <w:tc>
          <w:tcPr>
            <w:tcW w:w="3088" w:type="dxa"/>
            <w:vAlign w:val="center"/>
          </w:tcPr>
          <w:p w:rsidR="0026618C" w:rsidRDefault="0026618C" w:rsidP="0026618C">
            <w:pPr>
              <w:jc w:val="right"/>
              <w:rPr>
                <w:b/>
                <w:bCs/>
                <w:sz w:val="22"/>
              </w:rPr>
            </w:pPr>
            <w:r>
              <w:rPr>
                <w:rFonts w:ascii="Myriad Pro Semibold" w:hAnsi="Myriad Pro Semibold"/>
                <w:b/>
                <w:noProof/>
                <w:color w:val="808080"/>
                <w:lang w:val="es-CL" w:eastAsia="es-CL"/>
              </w:rPr>
              <w:drawing>
                <wp:inline distT="0" distB="0" distL="0" distR="0" wp14:anchorId="087EBD22" wp14:editId="012A66E5">
                  <wp:extent cx="1600835" cy="386080"/>
                  <wp:effectExtent l="0" t="0" r="0" b="0"/>
                  <wp:docPr id="75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835" cy="386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618C" w:rsidRPr="00C2456C" w:rsidRDefault="0026618C" w:rsidP="0026618C">
      <w:pPr>
        <w:rPr>
          <w:sz w:val="4"/>
        </w:rPr>
        <w:sectPr w:rsidR="0026618C" w:rsidRPr="00C2456C" w:rsidSect="0026618C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2" w:h="15842" w:code="1"/>
          <w:pgMar w:top="762" w:right="1418" w:bottom="1418" w:left="1701" w:header="3" w:footer="352" w:gutter="0"/>
          <w:pgNumType w:start="1"/>
          <w:cols w:space="720"/>
        </w:sectPr>
      </w:pPr>
    </w:p>
    <w:p w:rsidR="00326822" w:rsidRDefault="00326822" w:rsidP="00326822">
      <w:pPr>
        <w:spacing w:after="0" w:line="240" w:lineRule="auto"/>
      </w:pPr>
    </w:p>
    <w:p w:rsidR="00326822" w:rsidRDefault="00326822" w:rsidP="00326822">
      <w:pPr>
        <w:spacing w:after="0" w:line="240" w:lineRule="auto"/>
      </w:pPr>
    </w:p>
    <w:p w:rsidR="00326822" w:rsidRDefault="00326822" w:rsidP="00326822">
      <w:pPr>
        <w:spacing w:after="0" w:line="240" w:lineRule="auto"/>
      </w:pPr>
    </w:p>
    <w:p w:rsidR="00326822" w:rsidRDefault="00326822" w:rsidP="00326822">
      <w:pPr>
        <w:spacing w:after="0" w:line="240" w:lineRule="auto"/>
      </w:pPr>
    </w:p>
    <w:tbl>
      <w:tblPr>
        <w:tblW w:w="87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26"/>
        <w:gridCol w:w="4386"/>
      </w:tblGrid>
      <w:tr w:rsidR="000438E7" w:rsidTr="00D373AB">
        <w:trPr>
          <w:jc w:val="center"/>
        </w:trPr>
        <w:tc>
          <w:tcPr>
            <w:tcW w:w="8712" w:type="dxa"/>
            <w:gridSpan w:val="2"/>
            <w:tcBorders>
              <w:top w:val="nil"/>
              <w:left w:val="nil"/>
              <w:right w:val="nil"/>
            </w:tcBorders>
          </w:tcPr>
          <w:p w:rsidR="00536F4E" w:rsidRPr="00C05FB0" w:rsidRDefault="00421DC4" w:rsidP="00C05FB0">
            <w:pPr>
              <w:spacing w:after="0" w:line="240" w:lineRule="auto"/>
              <w:jc w:val="center"/>
              <w:rPr>
                <w:rFonts w:ascii="Century Gothic" w:hAnsi="Century Gothic"/>
                <w:b/>
                <w:sz w:val="18"/>
                <w:szCs w:val="18"/>
              </w:rPr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</w:t>
            </w:r>
            <w:r w:rsidR="000438E7" w:rsidRPr="00D26374">
              <w:rPr>
                <w:rFonts w:ascii="Century Gothic" w:hAnsi="Century Gothic"/>
                <w:b/>
                <w:sz w:val="18"/>
                <w:szCs w:val="18"/>
              </w:rPr>
              <w:t>RBOL 1 (7.410.254N 598.305E)</w:t>
            </w:r>
          </w:p>
        </w:tc>
      </w:t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tr w:rsidR="007459D4" w:rsidTr="00D373AB">
        <w:trPr>
          <w:jc w:val="center"/>
        </w:trPr>
        <w:tc>
          <w:tcPr>
            <w:tcW w:w="4326" w:type="dxa"/>
          </w:tcPr>
          <w:p w:rsidR="007459D4" w:rsidRDefault="003D74F2" w:rsidP="005475EE">
            <w:pPr>
              <w:spacing w:before="120" w:after="120" w:line="240" w:lineRule="auto"/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2BA12BE" wp14:editId="476DDBAA">
                  <wp:extent cx="2589530" cy="1942147"/>
                  <wp:effectExtent l="19050" t="0" r="1270" b="0"/>
                  <wp:docPr id="145" name="Imagen 2" descr="IMG_1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1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530" cy="1942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6" w:type="dxa"/>
          </w:tcPr>
          <w:p w:rsidR="007459D4" w:rsidRDefault="003D74F2" w:rsidP="005475EE">
            <w:pPr>
              <w:spacing w:before="120" w:after="120" w:line="240" w:lineRule="auto"/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C90E97D" wp14:editId="3E5A4D5B">
                  <wp:extent cx="2623988" cy="1967991"/>
                  <wp:effectExtent l="19050" t="0" r="4912" b="0"/>
                  <wp:docPr id="146" name="145 Imagen" descr="IMG_05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27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3988" cy="1967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E49" w:rsidTr="00373E49">
        <w:trPr>
          <w:jc w:val="center"/>
        </w:trPr>
        <w:tc>
          <w:tcPr>
            <w:tcW w:w="4326" w:type="dxa"/>
            <w:vAlign w:val="center"/>
          </w:tcPr>
          <w:p w:rsidR="00373E49" w:rsidRDefault="00373E49" w:rsidP="001B1A50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 xml:space="preserve">: </w:t>
            </w:r>
            <w:r w:rsidR="001B1A50">
              <w:rPr>
                <w:rFonts w:ascii="Century Gothic" w:hAnsi="Century Gothic"/>
                <w:sz w:val="16"/>
                <w:szCs w:val="16"/>
              </w:rPr>
              <w:t>Enero, 2012</w:t>
            </w:r>
          </w:p>
        </w:tc>
        <w:tc>
          <w:tcPr>
            <w:tcW w:w="4386" w:type="dxa"/>
            <w:vAlign w:val="center"/>
          </w:tcPr>
          <w:p w:rsidR="00373E49" w:rsidRPr="00373E49" w:rsidRDefault="00373E49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="001B1A50"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 w:rsidR="001B1A50"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Tr="00373E49">
        <w:trPr>
          <w:jc w:val="center"/>
        </w:trPr>
        <w:tc>
          <w:tcPr>
            <w:tcW w:w="4326" w:type="dxa"/>
            <w:vAlign w:val="center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86" w:type="dxa"/>
            <w:vAlign w:val="center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Tr="00373E49">
        <w:trPr>
          <w:jc w:val="center"/>
        </w:trPr>
        <w:tc>
          <w:tcPr>
            <w:tcW w:w="4326" w:type="dxa"/>
            <w:vAlign w:val="center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86" w:type="dxa"/>
            <w:vAlign w:val="center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905ABD" w:rsidRDefault="00905ABD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tbl>
      <w:tblPr>
        <w:tblW w:w="86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26"/>
        <w:gridCol w:w="4326"/>
      </w:tblGrid>
      <w:tr w:rsidR="00741CF9" w:rsidTr="00D373AB">
        <w:trPr>
          <w:jc w:val="center"/>
        </w:trPr>
        <w:tc>
          <w:tcPr>
            <w:tcW w:w="8652" w:type="dxa"/>
            <w:gridSpan w:val="2"/>
            <w:tcBorders>
              <w:top w:val="nil"/>
              <w:left w:val="nil"/>
              <w:right w:val="nil"/>
            </w:tcBorders>
          </w:tcPr>
          <w:p w:rsidR="00741CF9" w:rsidRDefault="00741CF9" w:rsidP="004D49B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 (7.410.259N 598.270E)</w:t>
            </w:r>
          </w:p>
        </w:tc>
      </w:tr>
      <w:tr w:rsidR="00741CF9" w:rsidRPr="005475EE" w:rsidTr="00D373AB">
        <w:trPr>
          <w:jc w:val="center"/>
        </w:trPr>
        <w:tc>
          <w:tcPr>
            <w:tcW w:w="4326" w:type="dxa"/>
          </w:tcPr>
          <w:p w:rsidR="00741CF9" w:rsidRPr="005475EE" w:rsidRDefault="003D74F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5475EE">
              <w:rPr>
                <w:noProof/>
                <w:lang w:val="es-CL" w:eastAsia="es-CL"/>
              </w:rPr>
              <w:drawing>
                <wp:inline distT="0" distB="0" distL="0" distR="0" wp14:anchorId="06E50EAD" wp14:editId="1C70A5FE">
                  <wp:extent cx="2584800" cy="1936359"/>
                  <wp:effectExtent l="19050" t="0" r="6000" b="0"/>
                  <wp:docPr id="147" name="Imagen 4" descr="IMG_1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1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2872" t="12893" r="12963" b="129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800" cy="1936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</w:tcPr>
          <w:p w:rsidR="00741CF9" w:rsidRPr="005475EE" w:rsidRDefault="003D74F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89CBC05" wp14:editId="1FE5CEE1">
                  <wp:extent cx="2587077" cy="1940308"/>
                  <wp:effectExtent l="19050" t="0" r="3723" b="0"/>
                  <wp:docPr id="149" name="148 Imagen" descr="IMG_0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25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077" cy="1940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F46402">
        <w:trPr>
          <w:jc w:val="center"/>
        </w:trPr>
        <w:tc>
          <w:tcPr>
            <w:tcW w:w="432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2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E74A80">
        <w:trPr>
          <w:jc w:val="center"/>
        </w:trPr>
        <w:tc>
          <w:tcPr>
            <w:tcW w:w="432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2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E74A80">
        <w:trPr>
          <w:jc w:val="center"/>
        </w:trPr>
        <w:tc>
          <w:tcPr>
            <w:tcW w:w="432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2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741CF9" w:rsidRDefault="00741CF9" w:rsidP="00905ABD">
      <w:pPr>
        <w:spacing w:after="0" w:line="240" w:lineRule="auto"/>
      </w:pPr>
    </w:p>
    <w:p w:rsidR="00741CF9" w:rsidRDefault="00741CF9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D55953" w:rsidRDefault="00D55953" w:rsidP="00905ABD">
      <w:pPr>
        <w:spacing w:after="0" w:line="240" w:lineRule="auto"/>
      </w:pPr>
    </w:p>
    <w:tbl>
      <w:tblPr>
        <w:tblW w:w="86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26"/>
        <w:gridCol w:w="4326"/>
      </w:tblGrid>
      <w:tr w:rsidR="0025421A" w:rsidTr="00D373AB">
        <w:trPr>
          <w:jc w:val="center"/>
        </w:trPr>
        <w:tc>
          <w:tcPr>
            <w:tcW w:w="8652" w:type="dxa"/>
            <w:gridSpan w:val="2"/>
            <w:tcBorders>
              <w:top w:val="nil"/>
              <w:left w:val="nil"/>
              <w:right w:val="nil"/>
            </w:tcBorders>
          </w:tcPr>
          <w:p w:rsidR="0025421A" w:rsidRDefault="0025421A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 (7.410.274N 598.237E)</w:t>
            </w:r>
          </w:p>
        </w:tc>
      </w:tr>
      <w:tr w:rsidR="0025421A" w:rsidRPr="005475EE" w:rsidTr="00D373AB">
        <w:trPr>
          <w:jc w:val="center"/>
        </w:trPr>
        <w:tc>
          <w:tcPr>
            <w:tcW w:w="4326" w:type="dxa"/>
          </w:tcPr>
          <w:p w:rsidR="0025421A" w:rsidRPr="005475EE" w:rsidRDefault="008F4667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CD091B7" wp14:editId="2872EE14">
                  <wp:extent cx="2584873" cy="1938655"/>
                  <wp:effectExtent l="19050" t="0" r="5927" b="0"/>
                  <wp:docPr id="150" name="Imagen 6" descr="IMG_1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1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873" cy="193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</w:tcPr>
          <w:p w:rsidR="0025421A" w:rsidRPr="005475EE" w:rsidRDefault="008F4667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C242B83" wp14:editId="72A62DE8">
                  <wp:extent cx="2587625" cy="1940719"/>
                  <wp:effectExtent l="19050" t="0" r="3175" b="0"/>
                  <wp:docPr id="151" name="150 Imagen" descr="IMG_05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22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625" cy="1940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87350C">
        <w:trPr>
          <w:jc w:val="center"/>
        </w:trPr>
        <w:tc>
          <w:tcPr>
            <w:tcW w:w="432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2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EB63C9">
        <w:trPr>
          <w:jc w:val="center"/>
        </w:trPr>
        <w:tc>
          <w:tcPr>
            <w:tcW w:w="432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2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EB63C9">
        <w:trPr>
          <w:jc w:val="center"/>
        </w:trPr>
        <w:tc>
          <w:tcPr>
            <w:tcW w:w="432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2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A60ECA" w:rsidRDefault="00A60ECA" w:rsidP="00905ABD">
      <w:pPr>
        <w:spacing w:after="0" w:line="240" w:lineRule="auto"/>
      </w:pPr>
    </w:p>
    <w:p w:rsidR="00A60ECA" w:rsidRDefault="00A60EC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741CF9" w:rsidRDefault="00741CF9" w:rsidP="00905ABD">
      <w:pPr>
        <w:spacing w:after="0" w:line="240" w:lineRule="auto"/>
      </w:pPr>
    </w:p>
    <w:tbl>
      <w:tblPr>
        <w:tblW w:w="86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3"/>
      </w:tblGrid>
      <w:tr w:rsidR="0025421A" w:rsidTr="00D373AB">
        <w:trPr>
          <w:jc w:val="center"/>
        </w:trPr>
        <w:tc>
          <w:tcPr>
            <w:tcW w:w="8664" w:type="dxa"/>
            <w:gridSpan w:val="2"/>
            <w:tcBorders>
              <w:top w:val="nil"/>
              <w:left w:val="nil"/>
              <w:right w:val="nil"/>
            </w:tcBorders>
          </w:tcPr>
          <w:p w:rsidR="0025421A" w:rsidRDefault="0025421A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4 (7.410.065N 598.271E)</w:t>
            </w:r>
          </w:p>
        </w:tc>
      </w:tr>
      <w:tr w:rsidR="0025421A" w:rsidRPr="005475EE" w:rsidTr="00F507F3">
        <w:trPr>
          <w:jc w:val="center"/>
        </w:trPr>
        <w:tc>
          <w:tcPr>
            <w:tcW w:w="4331" w:type="dxa"/>
          </w:tcPr>
          <w:p w:rsidR="0025421A" w:rsidRPr="005475EE" w:rsidRDefault="008527D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10CAB1D" wp14:editId="4E0D41DD">
                  <wp:extent cx="2594186" cy="1945640"/>
                  <wp:effectExtent l="19050" t="0" r="0" b="0"/>
                  <wp:docPr id="152" name="Imagen 8" descr="IMG_1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1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3" w:type="dxa"/>
          </w:tcPr>
          <w:p w:rsidR="0025421A" w:rsidRPr="005475EE" w:rsidRDefault="008527D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DA49C51" wp14:editId="5F0DB1E1">
                  <wp:extent cx="2595828" cy="1946871"/>
                  <wp:effectExtent l="19050" t="0" r="0" b="0"/>
                  <wp:docPr id="153" name="152 Imagen" descr="IMG_05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36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28" cy="1946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C2023E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3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5922F3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3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5922F3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33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A60ECA" w:rsidRDefault="00A60EC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25421A" w:rsidRDefault="0025421A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01"/>
        <w:gridCol w:w="4386"/>
      </w:tblGrid>
      <w:tr w:rsidR="0025421A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25421A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5 (7.410.122N 598.209E)</w:t>
            </w:r>
          </w:p>
        </w:tc>
      </w:tr>
      <w:tr w:rsidR="00C81FE7" w:rsidRPr="005475EE" w:rsidTr="00F507F3">
        <w:trPr>
          <w:jc w:val="center"/>
        </w:trPr>
        <w:tc>
          <w:tcPr>
            <w:tcW w:w="4301" w:type="dxa"/>
          </w:tcPr>
          <w:p w:rsidR="00C81FE7" w:rsidRPr="005475EE" w:rsidRDefault="00FA24FD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525AC7D" wp14:editId="1156EAAA">
                  <wp:extent cx="2574925" cy="1931193"/>
                  <wp:effectExtent l="19050" t="0" r="0" b="0"/>
                  <wp:docPr id="154" name="Imagen 10" descr="IMG_1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1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4925" cy="1931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6" w:type="dxa"/>
          </w:tcPr>
          <w:p w:rsidR="00C81FE7" w:rsidRPr="005475EE" w:rsidRDefault="00FA24FD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E753886" wp14:editId="02065270">
                  <wp:extent cx="2620570" cy="1965428"/>
                  <wp:effectExtent l="19050" t="0" r="8330" b="0"/>
                  <wp:docPr id="155" name="154 Imagen" descr="IMG_05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34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570" cy="196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6835A1">
        <w:trPr>
          <w:jc w:val="center"/>
        </w:trPr>
        <w:tc>
          <w:tcPr>
            <w:tcW w:w="430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8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4028BA">
        <w:trPr>
          <w:jc w:val="center"/>
        </w:trPr>
        <w:tc>
          <w:tcPr>
            <w:tcW w:w="430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8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4028BA">
        <w:trPr>
          <w:jc w:val="center"/>
        </w:trPr>
        <w:tc>
          <w:tcPr>
            <w:tcW w:w="430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8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A60ECA" w:rsidRDefault="00A60ECA" w:rsidP="00905ABD">
      <w:pPr>
        <w:spacing w:after="0" w:line="240" w:lineRule="auto"/>
      </w:pPr>
    </w:p>
    <w:p w:rsidR="00A60ECA" w:rsidRDefault="00A60ECA" w:rsidP="00905ABD">
      <w:pPr>
        <w:spacing w:after="0" w:line="240" w:lineRule="auto"/>
      </w:pPr>
    </w:p>
    <w:p w:rsidR="00A60ECA" w:rsidRDefault="00A60ECA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326822" w:rsidRDefault="00326822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5B75C7" w:rsidRDefault="005B75C7" w:rsidP="00905ABD">
      <w:pPr>
        <w:spacing w:after="0" w:line="240" w:lineRule="auto"/>
      </w:pPr>
    </w:p>
    <w:tbl>
      <w:tblPr>
        <w:tblW w:w="8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8"/>
      </w:tblGrid>
      <w:tr w:rsidR="00C81FE7" w:rsidTr="00F507F3">
        <w:trPr>
          <w:jc w:val="center"/>
        </w:trPr>
        <w:tc>
          <w:tcPr>
            <w:tcW w:w="8669" w:type="dxa"/>
            <w:gridSpan w:val="2"/>
            <w:tcBorders>
              <w:top w:val="nil"/>
              <w:left w:val="nil"/>
              <w:right w:val="nil"/>
            </w:tcBorders>
          </w:tcPr>
          <w:p w:rsidR="00C81FE7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6 (7.410.046N 598.072E)</w:t>
            </w:r>
          </w:p>
        </w:tc>
      </w:tr>
      <w:tr w:rsidR="00C81FE7" w:rsidRPr="005475EE" w:rsidTr="00F507F3">
        <w:trPr>
          <w:jc w:val="center"/>
        </w:trPr>
        <w:tc>
          <w:tcPr>
            <w:tcW w:w="4331" w:type="dxa"/>
          </w:tcPr>
          <w:p w:rsidR="00C81FE7" w:rsidRPr="005475EE" w:rsidRDefault="00420B1C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5475EE">
              <w:rPr>
                <w:noProof/>
                <w:lang w:val="es-CL" w:eastAsia="es-CL"/>
              </w:rPr>
              <w:drawing>
                <wp:inline distT="0" distB="0" distL="0" distR="0" wp14:anchorId="4FCAD382" wp14:editId="332103EF">
                  <wp:extent cx="2594186" cy="1945640"/>
                  <wp:effectExtent l="19050" t="0" r="0" b="0"/>
                  <wp:docPr id="156" name="Imagen 12" descr="IMG_1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1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8" w:type="dxa"/>
          </w:tcPr>
          <w:p w:rsidR="00C81FE7" w:rsidRPr="005475EE" w:rsidRDefault="00420B1C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4A0BC45" wp14:editId="756371BD">
                  <wp:extent cx="2598849" cy="1949137"/>
                  <wp:effectExtent l="19050" t="0" r="0" b="0"/>
                  <wp:docPr id="157" name="156 Imagen" descr="IMG_05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40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849" cy="1949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725BAB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8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C620EF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8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C620EF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8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C81FE7" w:rsidRDefault="00C81FE7" w:rsidP="00905ABD">
      <w:pPr>
        <w:spacing w:after="0" w:line="240" w:lineRule="auto"/>
      </w:pPr>
    </w:p>
    <w:p w:rsidR="000438E7" w:rsidRDefault="000438E7" w:rsidP="00905ABD">
      <w:pPr>
        <w:spacing w:after="0" w:line="240" w:lineRule="auto"/>
      </w:pPr>
    </w:p>
    <w:p w:rsidR="00421DC4" w:rsidRDefault="00421DC4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35"/>
      </w:tblGrid>
      <w:tr w:rsidR="00C81FE7" w:rsidTr="005475EE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C81FE7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7 (7.410.037N 597.236E)</w:t>
            </w:r>
          </w:p>
        </w:tc>
      </w:tr>
      <w:tr w:rsidR="00C81FE7" w:rsidRPr="005475EE" w:rsidTr="00F507F3">
        <w:trPr>
          <w:jc w:val="center"/>
        </w:trPr>
        <w:tc>
          <w:tcPr>
            <w:tcW w:w="4332" w:type="dxa"/>
          </w:tcPr>
          <w:p w:rsidR="00C81FE7" w:rsidRPr="005475EE" w:rsidRDefault="00420B1C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6557201" wp14:editId="37034D35">
                  <wp:extent cx="2594186" cy="1945640"/>
                  <wp:effectExtent l="19050" t="0" r="0" b="0"/>
                  <wp:docPr id="158" name="Imagen 14" descr="IMG_1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1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C81FE7" w:rsidRPr="005475EE" w:rsidRDefault="00FD013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4B5B09D" wp14:editId="19454005">
                  <wp:extent cx="2596765" cy="1947574"/>
                  <wp:effectExtent l="19050" t="0" r="0" b="0"/>
                  <wp:docPr id="159" name="158 Imagen" descr="IMG_0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04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765" cy="1947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09622D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C26E8B">
        <w:trPr>
          <w:jc w:val="center"/>
        </w:trPr>
        <w:tc>
          <w:tcPr>
            <w:tcW w:w="4332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  <w:tc>
          <w:tcPr>
            <w:tcW w:w="4335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</w:tr>
      <w:tr w:rsidR="00784084" w:rsidRPr="00D26374" w:rsidTr="00C26E8B">
        <w:trPr>
          <w:jc w:val="center"/>
        </w:trPr>
        <w:tc>
          <w:tcPr>
            <w:tcW w:w="4332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5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tbl>
      <w:tblPr>
        <w:tblW w:w="86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6"/>
        <w:gridCol w:w="4356"/>
      </w:tblGrid>
      <w:tr w:rsidR="00C81FE7" w:rsidTr="00F507F3">
        <w:trPr>
          <w:jc w:val="center"/>
        </w:trPr>
        <w:tc>
          <w:tcPr>
            <w:tcW w:w="8652" w:type="dxa"/>
            <w:gridSpan w:val="2"/>
            <w:tcBorders>
              <w:top w:val="nil"/>
              <w:left w:val="nil"/>
              <w:right w:val="nil"/>
            </w:tcBorders>
          </w:tcPr>
          <w:p w:rsidR="00C81FE7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8 (7.410.038N 597.257E)</w:t>
            </w:r>
          </w:p>
        </w:tc>
      </w:tr>
      <w:tr w:rsidR="00C81FE7" w:rsidRPr="005475EE" w:rsidTr="00F507F3">
        <w:trPr>
          <w:jc w:val="center"/>
        </w:trPr>
        <w:tc>
          <w:tcPr>
            <w:tcW w:w="4296" w:type="dxa"/>
          </w:tcPr>
          <w:p w:rsidR="00C81FE7" w:rsidRPr="005475EE" w:rsidRDefault="00FD013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18E82EF" wp14:editId="4341DD2C">
                  <wp:extent cx="2567940" cy="1925955"/>
                  <wp:effectExtent l="19050" t="0" r="3810" b="0"/>
                  <wp:docPr id="384" name="Imagen 16" descr="IMG_1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1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C81FE7" w:rsidRPr="005475EE" w:rsidRDefault="00FD013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0CEAC5D" wp14:editId="23B73B49">
                  <wp:extent cx="2607684" cy="1955763"/>
                  <wp:effectExtent l="19050" t="0" r="2166" b="0"/>
                  <wp:docPr id="385" name="384 Imagen" descr="IMG_0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06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684" cy="195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C5CD4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D44193">
        <w:trPr>
          <w:jc w:val="center"/>
        </w:trPr>
        <w:tc>
          <w:tcPr>
            <w:tcW w:w="429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5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D44193">
        <w:trPr>
          <w:jc w:val="center"/>
        </w:trPr>
        <w:tc>
          <w:tcPr>
            <w:tcW w:w="429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5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2F11B6" w:rsidRDefault="002F11B6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C81FE7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C81FE7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9 (7.410.050N 597.260E)</w:t>
            </w:r>
          </w:p>
        </w:tc>
      </w:tr>
      <w:tr w:rsidR="00C81FE7" w:rsidRPr="005475EE" w:rsidTr="00F507F3">
        <w:trPr>
          <w:jc w:val="center"/>
        </w:trPr>
        <w:tc>
          <w:tcPr>
            <w:tcW w:w="4331" w:type="dxa"/>
          </w:tcPr>
          <w:p w:rsidR="00C81FE7" w:rsidRPr="005475EE" w:rsidRDefault="00727C5A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FC9E894" wp14:editId="1FEC462A">
                  <wp:extent cx="2594186" cy="1945640"/>
                  <wp:effectExtent l="19050" t="0" r="0" b="0"/>
                  <wp:docPr id="386" name="Imagen 18" descr="IMG_1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1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C81FE7" w:rsidRPr="005475EE" w:rsidRDefault="00727C5A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64C8F47" wp14:editId="02215E5B">
                  <wp:extent cx="2605116" cy="1953837"/>
                  <wp:effectExtent l="19050" t="0" r="4734" b="0"/>
                  <wp:docPr id="387" name="386 Imagen" descr="IMG_0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08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116" cy="195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7439D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5C371C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5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5C371C">
        <w:trPr>
          <w:jc w:val="center"/>
        </w:trPr>
        <w:tc>
          <w:tcPr>
            <w:tcW w:w="4331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56" w:type="dxa"/>
            <w:vAlign w:val="bottom"/>
          </w:tcPr>
          <w:p w:rsidR="00784084" w:rsidRPr="00373E49" w:rsidRDefault="00784084" w:rsidP="00373E49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421DC4" w:rsidRDefault="00421DC4" w:rsidP="00905ABD">
      <w:pPr>
        <w:spacing w:after="0" w:line="240" w:lineRule="auto"/>
      </w:pPr>
    </w:p>
    <w:p w:rsidR="00832AD1" w:rsidRDefault="00832AD1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C81FE7" w:rsidRDefault="00C81FE7" w:rsidP="00905ABD">
      <w:pPr>
        <w:spacing w:after="0" w:line="240" w:lineRule="auto"/>
      </w:pPr>
    </w:p>
    <w:p w:rsidR="009347D6" w:rsidRDefault="009347D6" w:rsidP="00905ABD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C81FE7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C81FE7" w:rsidRDefault="00C81FE7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10 (7.410.045N 597.292E)</w:t>
            </w:r>
          </w:p>
        </w:tc>
      </w:tr>
      <w:tr w:rsidR="00C81FE7" w:rsidRPr="005475EE">
        <w:trPr>
          <w:jc w:val="center"/>
        </w:trPr>
        <w:tc>
          <w:tcPr>
            <w:tcW w:w="4296" w:type="dxa"/>
          </w:tcPr>
          <w:p w:rsidR="00C81FE7" w:rsidRPr="005475EE" w:rsidRDefault="008527D8" w:rsidP="008527D8">
            <w:pPr>
              <w:spacing w:before="120" w:after="120" w:line="240" w:lineRule="auto"/>
              <w:jc w:val="center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8B00024" wp14:editId="33023554">
                  <wp:extent cx="2567940" cy="1925955"/>
                  <wp:effectExtent l="19050" t="0" r="3810" b="0"/>
                  <wp:docPr id="388" name="Imagen 20" descr="IMG_1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1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C81FE7" w:rsidRPr="005475EE" w:rsidRDefault="008527D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6C49F98" wp14:editId="702B8061">
                  <wp:extent cx="2592493" cy="1944370"/>
                  <wp:effectExtent l="19050" t="0" r="0" b="0"/>
                  <wp:docPr id="389" name="388 Imagen" descr="IMG_06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11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4531A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670DEF">
        <w:trPr>
          <w:jc w:val="center"/>
        </w:trPr>
        <w:tc>
          <w:tcPr>
            <w:tcW w:w="429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  <w:tc>
          <w:tcPr>
            <w:tcW w:w="4299" w:type="dxa"/>
            <w:vAlign w:val="bottom"/>
          </w:tcPr>
          <w:p w:rsidR="00784084" w:rsidRPr="00373E49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</w:tr>
      <w:tr w:rsidR="00784084" w:rsidRPr="00D26374" w:rsidTr="00670DEF">
        <w:trPr>
          <w:jc w:val="center"/>
        </w:trPr>
        <w:tc>
          <w:tcPr>
            <w:tcW w:w="4296" w:type="dxa"/>
            <w:vAlign w:val="bottom"/>
          </w:tcPr>
          <w:p w:rsidR="00784084" w:rsidRPr="00373E49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299" w:type="dxa"/>
            <w:vAlign w:val="bottom"/>
          </w:tcPr>
          <w:p w:rsidR="00784084" w:rsidRPr="00373E49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832AD1" w:rsidRDefault="00832AD1" w:rsidP="00905ABD">
      <w:pPr>
        <w:spacing w:after="0" w:line="240" w:lineRule="auto"/>
      </w:pPr>
    </w:p>
    <w:p w:rsidR="00F72198" w:rsidRDefault="00F72198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p w:rsidR="002D6901" w:rsidRDefault="002D6901" w:rsidP="00905ABD">
      <w:pPr>
        <w:spacing w:after="0" w:line="240" w:lineRule="auto"/>
      </w:pPr>
    </w:p>
    <w:tbl>
      <w:tblPr>
        <w:tblW w:w="86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6"/>
        <w:gridCol w:w="4326"/>
      </w:tblGrid>
      <w:tr w:rsidR="00D2757B" w:rsidTr="005475EE">
        <w:trPr>
          <w:jc w:val="center"/>
        </w:trPr>
        <w:tc>
          <w:tcPr>
            <w:tcW w:w="8622" w:type="dxa"/>
            <w:gridSpan w:val="2"/>
            <w:tcBorders>
              <w:top w:val="nil"/>
              <w:left w:val="nil"/>
              <w:right w:val="nil"/>
            </w:tcBorders>
          </w:tcPr>
          <w:p w:rsidR="00D2757B" w:rsidRDefault="00D2757B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11 (7.410.036N 597.406E)</w:t>
            </w:r>
          </w:p>
        </w:tc>
      </w:tr>
      <w:tr w:rsidR="00D2757B" w:rsidRPr="005475EE" w:rsidTr="005475EE">
        <w:trPr>
          <w:jc w:val="center"/>
        </w:trPr>
        <w:tc>
          <w:tcPr>
            <w:tcW w:w="4296" w:type="dxa"/>
          </w:tcPr>
          <w:p w:rsidR="00D2757B" w:rsidRPr="005475EE" w:rsidRDefault="00727C5A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843B3FB" wp14:editId="685C6EA9">
                  <wp:extent cx="2567940" cy="1925955"/>
                  <wp:effectExtent l="19050" t="0" r="3810" b="0"/>
                  <wp:docPr id="390" name="Imagen 22" descr="IMG_1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1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</w:tcPr>
          <w:p w:rsidR="00D2757B" w:rsidRPr="005475EE" w:rsidRDefault="00727C5A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D0E385D" wp14:editId="659521FF">
                  <wp:extent cx="2582950" cy="1937213"/>
                  <wp:effectExtent l="19050" t="0" r="7850" b="0"/>
                  <wp:docPr id="391" name="390 Imagen" descr="IMG_0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12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2950" cy="1937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007F7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2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FB226D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  <w:tc>
          <w:tcPr>
            <w:tcW w:w="432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</w:tr>
      <w:tr w:rsidR="00784084" w:rsidRPr="00D26374" w:rsidTr="00FB226D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2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F72198" w:rsidRDefault="00F72198" w:rsidP="00905ABD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F02780" w:rsidRDefault="00F02780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tbl>
      <w:tblPr>
        <w:tblW w:w="86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6"/>
        <w:gridCol w:w="4340"/>
      </w:tblGrid>
      <w:tr w:rsidR="00D2757B" w:rsidTr="00F507F3">
        <w:trPr>
          <w:jc w:val="center"/>
        </w:trPr>
        <w:tc>
          <w:tcPr>
            <w:tcW w:w="8636" w:type="dxa"/>
            <w:gridSpan w:val="2"/>
            <w:tcBorders>
              <w:top w:val="nil"/>
              <w:left w:val="nil"/>
              <w:right w:val="nil"/>
            </w:tcBorders>
          </w:tcPr>
          <w:p w:rsidR="00D2757B" w:rsidRDefault="00D2757B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12 (7.410.320N 597.428E)</w:t>
            </w:r>
          </w:p>
        </w:tc>
      </w:tr>
      <w:tr w:rsidR="00D2757B" w:rsidRPr="005475EE" w:rsidTr="00F507F3">
        <w:trPr>
          <w:jc w:val="center"/>
        </w:trPr>
        <w:tc>
          <w:tcPr>
            <w:tcW w:w="4296" w:type="dxa"/>
          </w:tcPr>
          <w:p w:rsidR="00D2757B" w:rsidRPr="005475EE" w:rsidRDefault="00727C5A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930A53D" wp14:editId="6A3FEED9">
                  <wp:extent cx="2567940" cy="1925955"/>
                  <wp:effectExtent l="19050" t="0" r="3810" b="0"/>
                  <wp:docPr id="392" name="Imagen 24" descr="IMG_1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1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D2757B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1BAE4EF" wp14:editId="69ED6017">
                  <wp:extent cx="2599861" cy="1949896"/>
                  <wp:effectExtent l="19050" t="0" r="0" b="0"/>
                  <wp:docPr id="393" name="392 Imagen" descr="IMG_06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03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861" cy="194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841F7A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40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3F7866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40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3F7866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40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D2757B" w:rsidRDefault="00D2757B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F70AA3" w:rsidRDefault="00F70AA3" w:rsidP="00905ABD">
      <w:pPr>
        <w:spacing w:after="0" w:line="240" w:lineRule="auto"/>
      </w:pPr>
    </w:p>
    <w:p w:rsidR="006B50A7" w:rsidRDefault="006B50A7" w:rsidP="00905ABD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0A769B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0A769B" w:rsidRDefault="000A769B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13  (7.410.307N 597.493E)</w:t>
            </w:r>
          </w:p>
        </w:tc>
      </w:tr>
      <w:tr w:rsidR="000A769B" w:rsidRPr="005475EE" w:rsidTr="00F507F3">
        <w:trPr>
          <w:jc w:val="center"/>
        </w:trPr>
        <w:tc>
          <w:tcPr>
            <w:tcW w:w="4331" w:type="dxa"/>
          </w:tcPr>
          <w:p w:rsidR="000A769B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5BC3D8D" wp14:editId="7192184C">
                  <wp:extent cx="2594186" cy="1945640"/>
                  <wp:effectExtent l="19050" t="0" r="0" b="0"/>
                  <wp:docPr id="394" name="Imagen 26" descr="IMG_1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1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0A769B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CBAFFCB" wp14:editId="7CF3BCAC">
                  <wp:extent cx="2597694" cy="1948271"/>
                  <wp:effectExtent l="19050" t="0" r="0" b="0"/>
                  <wp:docPr id="397" name="396 Imagen" descr="IMG_05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97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694" cy="1948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F4249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9D4711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9D4711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D2757B" w:rsidRDefault="00D2757B" w:rsidP="00905ABD">
      <w:pPr>
        <w:spacing w:after="0" w:line="240" w:lineRule="auto"/>
      </w:pPr>
    </w:p>
    <w:p w:rsidR="000A769B" w:rsidRDefault="000A769B" w:rsidP="00905ABD">
      <w:pPr>
        <w:spacing w:after="0" w:line="240" w:lineRule="auto"/>
      </w:pPr>
    </w:p>
    <w:p w:rsidR="000A769B" w:rsidRDefault="000A769B" w:rsidP="00905ABD">
      <w:pPr>
        <w:spacing w:after="0" w:line="240" w:lineRule="auto"/>
      </w:pPr>
    </w:p>
    <w:p w:rsidR="000A769B" w:rsidRDefault="000A769B" w:rsidP="00905ABD">
      <w:pPr>
        <w:spacing w:after="0" w:line="240" w:lineRule="auto"/>
      </w:pPr>
    </w:p>
    <w:p w:rsidR="00D756EE" w:rsidRDefault="00D756EE" w:rsidP="003D508C">
      <w:pPr>
        <w:spacing w:after="0" w:line="240" w:lineRule="auto"/>
      </w:pPr>
    </w:p>
    <w:p w:rsidR="009347D6" w:rsidRDefault="009347D6" w:rsidP="003D508C">
      <w:pPr>
        <w:spacing w:after="0" w:line="240" w:lineRule="auto"/>
      </w:pPr>
    </w:p>
    <w:p w:rsidR="000A769B" w:rsidRDefault="000A769B" w:rsidP="003D508C">
      <w:pPr>
        <w:spacing w:after="0" w:line="240" w:lineRule="auto"/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0A769B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0A769B" w:rsidRDefault="000A769B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14 (7.410.338N 597.491E)</w:t>
            </w:r>
          </w:p>
        </w:tc>
      </w:tr>
      <w:tr w:rsidR="000A769B" w:rsidRPr="005475EE" w:rsidTr="00F507F3">
        <w:trPr>
          <w:jc w:val="center"/>
        </w:trPr>
        <w:tc>
          <w:tcPr>
            <w:tcW w:w="4331" w:type="dxa"/>
          </w:tcPr>
          <w:p w:rsidR="000A769B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3350D45" wp14:editId="354AFE23">
                  <wp:extent cx="2594186" cy="1945640"/>
                  <wp:effectExtent l="19050" t="0" r="0" b="0"/>
                  <wp:docPr id="398" name="Imagen 28" descr="IMG_1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1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0A769B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904580A" wp14:editId="56B22A82">
                  <wp:extent cx="2605661" cy="1954246"/>
                  <wp:effectExtent l="19050" t="0" r="4189" b="0"/>
                  <wp:docPr id="399" name="398 Imagen" descr="IMG_05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98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661" cy="1954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D72E3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EB6AA6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EB6AA6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</w:tr>
    </w:tbl>
    <w:p w:rsidR="000A769B" w:rsidRDefault="000A769B" w:rsidP="003D508C">
      <w:pPr>
        <w:spacing w:after="0" w:line="240" w:lineRule="auto"/>
      </w:pPr>
    </w:p>
    <w:p w:rsidR="000A769B" w:rsidRDefault="000A769B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F70AA3" w:rsidRDefault="00F70AA3" w:rsidP="003D508C">
      <w:pPr>
        <w:spacing w:after="0" w:line="240" w:lineRule="auto"/>
      </w:pPr>
    </w:p>
    <w:p w:rsidR="00F70AA3" w:rsidRDefault="00F70AA3" w:rsidP="003D508C">
      <w:pPr>
        <w:spacing w:after="0" w:line="240" w:lineRule="auto"/>
      </w:pPr>
    </w:p>
    <w:p w:rsidR="00F70AA3" w:rsidRDefault="00F70AA3" w:rsidP="003D508C">
      <w:pPr>
        <w:spacing w:after="0" w:line="240" w:lineRule="auto"/>
      </w:pPr>
    </w:p>
    <w:p w:rsidR="00F70AA3" w:rsidRDefault="00F70AA3" w:rsidP="003D508C">
      <w:pPr>
        <w:spacing w:after="0" w:line="240" w:lineRule="auto"/>
      </w:pPr>
    </w:p>
    <w:p w:rsidR="00F70AA3" w:rsidRDefault="00F70AA3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2D6901" w:rsidRDefault="002D6901" w:rsidP="003D508C">
      <w:pPr>
        <w:spacing w:after="0" w:line="240" w:lineRule="auto"/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ED652D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ED652D" w:rsidRDefault="00ED652D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15 (7.410.344N 597.465E)</w:t>
            </w:r>
          </w:p>
        </w:tc>
      </w:tr>
      <w:tr w:rsidR="00ED652D" w:rsidRPr="005475EE" w:rsidTr="00F507F3">
        <w:trPr>
          <w:jc w:val="center"/>
        </w:trPr>
        <w:tc>
          <w:tcPr>
            <w:tcW w:w="4331" w:type="dxa"/>
          </w:tcPr>
          <w:p w:rsidR="00ED652D" w:rsidRPr="005475EE" w:rsidRDefault="00AD100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05CB4EF" wp14:editId="2F962658">
                  <wp:extent cx="2594186" cy="1945640"/>
                  <wp:effectExtent l="19050" t="0" r="0" b="0"/>
                  <wp:docPr id="400" name="Imagen 30" descr="IMG_1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1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ED652D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E49B8A4" wp14:editId="5D3D27AB">
                  <wp:extent cx="2601821" cy="1951366"/>
                  <wp:effectExtent l="19050" t="0" r="8029" b="0"/>
                  <wp:docPr id="402" name="401 Imagen" descr="IMG_0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00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821" cy="195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EB7C0D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125EFE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125EFE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0A769B" w:rsidRDefault="000A769B" w:rsidP="003D508C">
      <w:pPr>
        <w:spacing w:after="0" w:line="240" w:lineRule="auto"/>
      </w:pPr>
    </w:p>
    <w:p w:rsidR="000A769B" w:rsidRDefault="000A769B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p w:rsidR="006B50A7" w:rsidRDefault="006B50A7" w:rsidP="003D508C">
      <w:pPr>
        <w:spacing w:after="0" w:line="240" w:lineRule="auto"/>
      </w:pPr>
    </w:p>
    <w:tbl>
      <w:tblPr>
        <w:tblW w:w="8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39"/>
      </w:tblGrid>
      <w:tr w:rsidR="00ED652D" w:rsidTr="00D373AB">
        <w:trPr>
          <w:jc w:val="center"/>
        </w:trPr>
        <w:tc>
          <w:tcPr>
            <w:tcW w:w="8671" w:type="dxa"/>
            <w:gridSpan w:val="2"/>
            <w:tcBorders>
              <w:top w:val="nil"/>
              <w:left w:val="nil"/>
              <w:right w:val="nil"/>
            </w:tcBorders>
          </w:tcPr>
          <w:p w:rsidR="00ED652D" w:rsidRDefault="00ED652D" w:rsidP="00D2637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16 (7.410.270N 597.787E)</w:t>
            </w:r>
          </w:p>
        </w:tc>
      </w:tr>
      <w:tr w:rsidR="00ED652D" w:rsidRPr="005475EE" w:rsidTr="00D373AB">
        <w:trPr>
          <w:jc w:val="center"/>
        </w:trPr>
        <w:tc>
          <w:tcPr>
            <w:tcW w:w="4332" w:type="dxa"/>
          </w:tcPr>
          <w:p w:rsidR="00ED652D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5475EE">
              <w:rPr>
                <w:noProof/>
                <w:lang w:val="es-CL" w:eastAsia="es-CL"/>
              </w:rPr>
              <w:drawing>
                <wp:inline distT="0" distB="0" distL="0" distR="0" wp14:anchorId="6FB47DC0" wp14:editId="7A4934CB">
                  <wp:extent cx="2594186" cy="1945640"/>
                  <wp:effectExtent l="19050" t="0" r="0" b="0"/>
                  <wp:docPr id="403" name="Imagen 32" descr="IMG_1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1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9" w:type="dxa"/>
          </w:tcPr>
          <w:p w:rsidR="00ED652D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57B4E4C" wp14:editId="4677B1DF">
                  <wp:extent cx="2599316" cy="1949487"/>
                  <wp:effectExtent l="19050" t="0" r="0" b="0"/>
                  <wp:docPr id="404" name="403 Imagen" descr="IMG_0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95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316" cy="1949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71362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3D5C2F">
        <w:trPr>
          <w:jc w:val="center"/>
        </w:trPr>
        <w:tc>
          <w:tcPr>
            <w:tcW w:w="4332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39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3D5C2F">
        <w:trPr>
          <w:jc w:val="center"/>
        </w:trPr>
        <w:tc>
          <w:tcPr>
            <w:tcW w:w="4332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39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192AA5" w:rsidRDefault="00192AA5" w:rsidP="00192AA5">
      <w:pPr>
        <w:spacing w:after="0" w:line="240" w:lineRule="auto"/>
      </w:pPr>
    </w:p>
    <w:p w:rsidR="00192AA5" w:rsidRDefault="00192AA5" w:rsidP="00192AA5">
      <w:pPr>
        <w:spacing w:after="0" w:line="240" w:lineRule="auto"/>
      </w:pPr>
    </w:p>
    <w:p w:rsidR="00365390" w:rsidRDefault="0036539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tbl>
      <w:tblPr>
        <w:tblW w:w="86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6"/>
        <w:gridCol w:w="4332"/>
      </w:tblGrid>
      <w:tr w:rsidR="00E25E40" w:rsidTr="00D373AB">
        <w:trPr>
          <w:jc w:val="center"/>
        </w:trPr>
        <w:tc>
          <w:tcPr>
            <w:tcW w:w="8628" w:type="dxa"/>
            <w:gridSpan w:val="2"/>
            <w:tcBorders>
              <w:top w:val="nil"/>
              <w:left w:val="nil"/>
              <w:right w:val="nil"/>
            </w:tcBorders>
          </w:tcPr>
          <w:p w:rsidR="00E25E40" w:rsidRDefault="00E25E40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17 (7.410.261N 597.808E)</w:t>
            </w:r>
          </w:p>
        </w:tc>
      </w:tr>
      <w:tr w:rsidR="00E25E40" w:rsidRPr="005475EE" w:rsidTr="00D373AB">
        <w:trPr>
          <w:jc w:val="center"/>
        </w:trPr>
        <w:tc>
          <w:tcPr>
            <w:tcW w:w="4296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6F53378" wp14:editId="57C44E32">
                  <wp:extent cx="2567940" cy="1925955"/>
                  <wp:effectExtent l="19050" t="0" r="3810" b="0"/>
                  <wp:docPr id="405" name="Imagen 34" descr="IMG_1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1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2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0F8B892" wp14:editId="00CD7BCE">
                  <wp:extent cx="2591621" cy="1943716"/>
                  <wp:effectExtent l="19050" t="0" r="0" b="0"/>
                  <wp:docPr id="406" name="405 Imagen" descr="IMG_05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91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621" cy="1943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5D0B33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2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046704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2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046704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2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tbl>
      <w:tblPr>
        <w:tblW w:w="86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5"/>
      </w:tblGrid>
      <w:tr w:rsidR="00E25E40" w:rsidTr="00F507F3">
        <w:trPr>
          <w:jc w:val="center"/>
        </w:trPr>
        <w:tc>
          <w:tcPr>
            <w:tcW w:w="8666" w:type="dxa"/>
            <w:gridSpan w:val="2"/>
            <w:tcBorders>
              <w:top w:val="nil"/>
              <w:left w:val="nil"/>
              <w:right w:val="nil"/>
            </w:tcBorders>
          </w:tcPr>
          <w:p w:rsidR="00E25E40" w:rsidRDefault="00E25E40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18 (7.410.265N 597.826E)</w:t>
            </w:r>
          </w:p>
        </w:tc>
      </w:tr>
      <w:tr w:rsidR="00E25E40" w:rsidRPr="005475EE" w:rsidTr="00F507F3">
        <w:trPr>
          <w:jc w:val="center"/>
        </w:trPr>
        <w:tc>
          <w:tcPr>
            <w:tcW w:w="4331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4EF94DD" wp14:editId="162E9876">
                  <wp:extent cx="2594186" cy="1945640"/>
                  <wp:effectExtent l="19050" t="0" r="0" b="0"/>
                  <wp:docPr id="407" name="Imagen 36" descr="IMG_1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1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49BA6DC" wp14:editId="325CFE0B">
                  <wp:extent cx="2596892" cy="1947669"/>
                  <wp:effectExtent l="19050" t="0" r="0" b="0"/>
                  <wp:docPr id="409" name="408 Imagen" descr="IMG_0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84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892" cy="1947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AB01F6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C13CD0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35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C13CD0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  <w:tc>
          <w:tcPr>
            <w:tcW w:w="4335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</w:tr>
    </w:tbl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9347D6" w:rsidRDefault="009347D6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F70AA3" w:rsidRDefault="00F70AA3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2D6901" w:rsidRDefault="002D6901" w:rsidP="00365390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E25E40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E25E40" w:rsidRDefault="00E25E40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19 (7.410.258N 597.826E)</w:t>
            </w:r>
          </w:p>
        </w:tc>
      </w:tr>
      <w:tr w:rsidR="00E25E40" w:rsidRPr="005475EE" w:rsidTr="00F507F3">
        <w:trPr>
          <w:jc w:val="center"/>
        </w:trPr>
        <w:tc>
          <w:tcPr>
            <w:tcW w:w="4331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20527B4" wp14:editId="7AD106EB">
                  <wp:extent cx="2594186" cy="1945640"/>
                  <wp:effectExtent l="19050" t="0" r="0" b="0"/>
                  <wp:docPr id="410" name="Imagen 38" descr="IMG_1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1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E25E40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003601B" wp14:editId="5C8AB3AA">
                  <wp:extent cx="2597700" cy="1948275"/>
                  <wp:effectExtent l="19050" t="0" r="0" b="0"/>
                  <wp:docPr id="411" name="410 Imagen" descr="IMG_0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86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00" cy="194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71D63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942249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942249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365390" w:rsidRDefault="00365390" w:rsidP="00365390">
      <w:pPr>
        <w:spacing w:after="0" w:line="240" w:lineRule="auto"/>
      </w:pPr>
    </w:p>
    <w:p w:rsidR="00E25E40" w:rsidRDefault="00E25E40" w:rsidP="00365390">
      <w:pPr>
        <w:spacing w:after="0" w:line="240" w:lineRule="auto"/>
      </w:pPr>
    </w:p>
    <w:p w:rsidR="004D4C18" w:rsidRDefault="004D4C18" w:rsidP="00365390">
      <w:pPr>
        <w:spacing w:after="0" w:line="240" w:lineRule="auto"/>
      </w:pPr>
    </w:p>
    <w:p w:rsidR="004D4C18" w:rsidRDefault="004D4C18" w:rsidP="00365390">
      <w:pPr>
        <w:spacing w:after="0" w:line="240" w:lineRule="auto"/>
      </w:pPr>
    </w:p>
    <w:p w:rsidR="004D4C18" w:rsidRDefault="004D4C18" w:rsidP="00365390">
      <w:pPr>
        <w:spacing w:after="0" w:line="240" w:lineRule="auto"/>
      </w:pPr>
    </w:p>
    <w:p w:rsidR="004D4C18" w:rsidRDefault="004D4C18" w:rsidP="00365390">
      <w:pPr>
        <w:spacing w:after="0" w:line="240" w:lineRule="auto"/>
      </w:pPr>
    </w:p>
    <w:p w:rsidR="009347D6" w:rsidRDefault="009347D6" w:rsidP="00365390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4D4C18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4D4C18" w:rsidRDefault="004D4C18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20 (7.410.266N 597.823E)</w:t>
            </w:r>
          </w:p>
        </w:tc>
      </w:tr>
      <w:tr w:rsidR="00AF7CFA" w:rsidRPr="005475EE">
        <w:trPr>
          <w:jc w:val="center"/>
        </w:trPr>
        <w:tc>
          <w:tcPr>
            <w:tcW w:w="4296" w:type="dxa"/>
          </w:tcPr>
          <w:p w:rsidR="004D4C18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699EF9A" wp14:editId="7A89C0DB">
                  <wp:extent cx="2567940" cy="1925955"/>
                  <wp:effectExtent l="19050" t="0" r="3810" b="0"/>
                  <wp:docPr id="412" name="Imagen 40" descr="IMG_1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1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4D4C18" w:rsidRPr="005475EE" w:rsidRDefault="001D4FD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1B89091" wp14:editId="708EB9A7">
                  <wp:extent cx="2592493" cy="1944370"/>
                  <wp:effectExtent l="19050" t="0" r="0" b="0"/>
                  <wp:docPr id="413" name="412 Imagen" descr="IMG_05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83.JP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676644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280E8E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280E8E">
        <w:trPr>
          <w:jc w:val="center"/>
        </w:trPr>
        <w:tc>
          <w:tcPr>
            <w:tcW w:w="4296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9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FB4904" w:rsidRDefault="00FB4904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4D4C18" w:rsidRDefault="004D4C18" w:rsidP="00FB4904">
      <w:pPr>
        <w:spacing w:after="0" w:line="240" w:lineRule="auto"/>
      </w:pPr>
    </w:p>
    <w:p w:rsidR="00F70AA3" w:rsidRDefault="00F70AA3" w:rsidP="00FB4904">
      <w:pPr>
        <w:spacing w:after="0" w:line="240" w:lineRule="auto"/>
      </w:pPr>
    </w:p>
    <w:p w:rsidR="005475EE" w:rsidRDefault="005475EE" w:rsidP="00FB4904">
      <w:pPr>
        <w:spacing w:after="0" w:line="240" w:lineRule="auto"/>
      </w:pPr>
    </w:p>
    <w:tbl>
      <w:tblPr>
        <w:tblW w:w="8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9"/>
      </w:tblGrid>
      <w:tr w:rsidR="004D4C18" w:rsidTr="00F507F3">
        <w:trPr>
          <w:jc w:val="center"/>
        </w:trPr>
        <w:tc>
          <w:tcPr>
            <w:tcW w:w="8690" w:type="dxa"/>
            <w:gridSpan w:val="2"/>
            <w:tcBorders>
              <w:top w:val="nil"/>
              <w:left w:val="nil"/>
              <w:right w:val="nil"/>
            </w:tcBorders>
          </w:tcPr>
          <w:p w:rsidR="004D4C18" w:rsidRDefault="004D4C18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21 (7.410.260N 597.837E)</w:t>
            </w:r>
          </w:p>
        </w:tc>
      </w:tr>
      <w:tr w:rsidR="004D4C18" w:rsidRPr="005475EE" w:rsidTr="00F507F3">
        <w:trPr>
          <w:jc w:val="center"/>
        </w:trPr>
        <w:tc>
          <w:tcPr>
            <w:tcW w:w="4331" w:type="dxa"/>
          </w:tcPr>
          <w:p w:rsidR="004D4C18" w:rsidRPr="005475EE" w:rsidRDefault="008E5D1B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D597D7E" wp14:editId="1D3034CD">
                  <wp:extent cx="2594186" cy="1945640"/>
                  <wp:effectExtent l="19050" t="0" r="0" b="0"/>
                  <wp:docPr id="1" name="Imagen 42" descr="IMG_1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1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9" w:type="dxa"/>
          </w:tcPr>
          <w:p w:rsidR="004D4C18" w:rsidRPr="005475EE" w:rsidRDefault="008E5D1B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D6650D9" wp14:editId="39386D66">
                  <wp:extent cx="2611937" cy="1958953"/>
                  <wp:effectExtent l="19050" t="0" r="0" b="0"/>
                  <wp:docPr id="2" name="1 Imagen" descr="IMG_0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80.JP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937" cy="1958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2629BC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1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59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373E49" w:rsidRPr="00D26374" w:rsidTr="00F056F5">
        <w:trPr>
          <w:jc w:val="center"/>
        </w:trPr>
        <w:tc>
          <w:tcPr>
            <w:tcW w:w="4331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25-50%</w:t>
            </w:r>
          </w:p>
        </w:tc>
        <w:tc>
          <w:tcPr>
            <w:tcW w:w="4359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D03254" w:rsidRDefault="00D03254" w:rsidP="00D03254">
      <w:pPr>
        <w:spacing w:after="0" w:line="240" w:lineRule="auto"/>
      </w:pPr>
    </w:p>
    <w:p w:rsidR="004D4C18" w:rsidRDefault="004D4C18" w:rsidP="00D03254">
      <w:pPr>
        <w:spacing w:after="0" w:line="240" w:lineRule="auto"/>
      </w:pPr>
    </w:p>
    <w:p w:rsidR="004D4C18" w:rsidRDefault="004D4C18" w:rsidP="00D03254">
      <w:pPr>
        <w:spacing w:after="0" w:line="240" w:lineRule="auto"/>
      </w:pPr>
    </w:p>
    <w:p w:rsidR="009347D6" w:rsidRDefault="009347D6" w:rsidP="00D03254">
      <w:pPr>
        <w:spacing w:after="0" w:line="240" w:lineRule="auto"/>
      </w:pPr>
    </w:p>
    <w:p w:rsidR="004D4C18" w:rsidRDefault="004D4C18" w:rsidP="00D03254">
      <w:pPr>
        <w:spacing w:after="0" w:line="240" w:lineRule="auto"/>
      </w:pPr>
    </w:p>
    <w:p w:rsidR="004D4C18" w:rsidRDefault="004D4C18" w:rsidP="00D03254">
      <w:pPr>
        <w:spacing w:after="0" w:line="240" w:lineRule="auto"/>
      </w:pPr>
    </w:p>
    <w:p w:rsidR="00D03254" w:rsidRDefault="00D03254" w:rsidP="00D03254">
      <w:pPr>
        <w:spacing w:after="0" w:line="240" w:lineRule="auto"/>
      </w:pPr>
    </w:p>
    <w:tbl>
      <w:tblPr>
        <w:tblW w:w="86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56"/>
      </w:tblGrid>
      <w:tr w:rsidR="004D4C18" w:rsidTr="00D373AB">
        <w:trPr>
          <w:jc w:val="center"/>
        </w:trPr>
        <w:tc>
          <w:tcPr>
            <w:tcW w:w="8688" w:type="dxa"/>
            <w:gridSpan w:val="2"/>
            <w:tcBorders>
              <w:top w:val="nil"/>
              <w:left w:val="nil"/>
              <w:right w:val="nil"/>
            </w:tcBorders>
          </w:tcPr>
          <w:p w:rsidR="004D4C18" w:rsidRDefault="004D4C18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22 (7.410.266N 597.839E)</w:t>
            </w:r>
          </w:p>
        </w:tc>
      </w:tr>
      <w:tr w:rsidR="004D4C18" w:rsidRPr="005475EE" w:rsidTr="00D373AB">
        <w:trPr>
          <w:jc w:val="center"/>
        </w:trPr>
        <w:tc>
          <w:tcPr>
            <w:tcW w:w="4332" w:type="dxa"/>
          </w:tcPr>
          <w:p w:rsidR="004D4C18" w:rsidRPr="005475EE" w:rsidRDefault="008E5D1B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FF4FDA5" wp14:editId="24B3882C">
                  <wp:extent cx="2594186" cy="1945640"/>
                  <wp:effectExtent l="19050" t="0" r="0" b="0"/>
                  <wp:docPr id="3" name="Imagen 44" descr="IMG_1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1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4D4C18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67BC2C0" wp14:editId="24EAED29">
                  <wp:extent cx="2605169" cy="1953877"/>
                  <wp:effectExtent l="19050" t="0" r="4681" b="0"/>
                  <wp:docPr id="5" name="4 Imagen" descr="IMG_05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79.JP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169" cy="1953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96CD3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Débil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>
              <w:rPr>
                <w:rFonts w:ascii="Century Gothic" w:hAnsi="Century Gothic"/>
                <w:sz w:val="16"/>
                <w:szCs w:val="16"/>
              </w:rPr>
              <w:t>50-75%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 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1905AB" w:rsidRDefault="001905AB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3C009B" w:rsidRDefault="003C009B" w:rsidP="001905AB">
      <w:pPr>
        <w:spacing w:after="0" w:line="240" w:lineRule="auto"/>
      </w:pPr>
    </w:p>
    <w:p w:rsidR="004D4C18" w:rsidRDefault="004D4C18" w:rsidP="001905AB">
      <w:pPr>
        <w:spacing w:after="0" w:line="240" w:lineRule="auto"/>
      </w:pPr>
    </w:p>
    <w:p w:rsidR="00F70AA3" w:rsidRDefault="00F70AA3" w:rsidP="001905AB">
      <w:pPr>
        <w:spacing w:after="0" w:line="240" w:lineRule="auto"/>
      </w:pPr>
    </w:p>
    <w:p w:rsidR="00F70AA3" w:rsidRDefault="00F70AA3" w:rsidP="001905AB">
      <w:pPr>
        <w:spacing w:after="0" w:line="240" w:lineRule="auto"/>
      </w:pPr>
    </w:p>
    <w:tbl>
      <w:tblPr>
        <w:tblW w:w="8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40"/>
      </w:tblGrid>
      <w:tr w:rsidR="004D4C18" w:rsidTr="00F507F3">
        <w:trPr>
          <w:jc w:val="center"/>
        </w:trPr>
        <w:tc>
          <w:tcPr>
            <w:tcW w:w="8671" w:type="dxa"/>
            <w:gridSpan w:val="2"/>
            <w:tcBorders>
              <w:top w:val="nil"/>
              <w:left w:val="nil"/>
              <w:right w:val="nil"/>
            </w:tcBorders>
          </w:tcPr>
          <w:p w:rsidR="004D4C18" w:rsidRDefault="004D4C18" w:rsidP="004D4C18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23 (7.410.260N 597.850E)</w:t>
            </w:r>
          </w:p>
        </w:tc>
      </w:tr>
      <w:tr w:rsidR="004D4C18" w:rsidRPr="005475EE" w:rsidTr="00F507F3">
        <w:trPr>
          <w:jc w:val="center"/>
        </w:trPr>
        <w:tc>
          <w:tcPr>
            <w:tcW w:w="4331" w:type="dxa"/>
          </w:tcPr>
          <w:p w:rsidR="004D4C18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27A5491" wp14:editId="1A0B039D">
                  <wp:extent cx="2594186" cy="1945640"/>
                  <wp:effectExtent l="19050" t="0" r="0" b="0"/>
                  <wp:docPr id="6" name="Imagen 46" descr="IMG_1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1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4D4C18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39655B5" wp14:editId="2962D905">
                  <wp:extent cx="2600222" cy="1950167"/>
                  <wp:effectExtent l="19050" t="0" r="0" b="0"/>
                  <wp:docPr id="7" name="6 Imagen" descr="IMG_0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73.JP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222" cy="1950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A2D68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40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8B59F3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40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8B59F3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40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4D4C18" w:rsidRDefault="004D4C18" w:rsidP="001905AB">
      <w:pPr>
        <w:spacing w:after="0" w:line="240" w:lineRule="auto"/>
      </w:pPr>
    </w:p>
    <w:p w:rsidR="005907E2" w:rsidRDefault="005907E2" w:rsidP="001905AB">
      <w:pPr>
        <w:spacing w:after="0" w:line="240" w:lineRule="auto"/>
      </w:pPr>
    </w:p>
    <w:p w:rsidR="005907E2" w:rsidRDefault="005907E2" w:rsidP="001905AB">
      <w:pPr>
        <w:spacing w:after="0" w:line="240" w:lineRule="auto"/>
      </w:pPr>
    </w:p>
    <w:p w:rsidR="005907E2" w:rsidRDefault="005907E2" w:rsidP="001905AB">
      <w:pPr>
        <w:spacing w:after="0" w:line="240" w:lineRule="auto"/>
      </w:pPr>
    </w:p>
    <w:p w:rsidR="005907E2" w:rsidRDefault="005907E2" w:rsidP="001905AB">
      <w:pPr>
        <w:spacing w:after="0" w:line="240" w:lineRule="auto"/>
      </w:pPr>
    </w:p>
    <w:p w:rsidR="005907E2" w:rsidRDefault="005907E2" w:rsidP="001905AB">
      <w:pPr>
        <w:spacing w:after="0" w:line="240" w:lineRule="auto"/>
      </w:pPr>
    </w:p>
    <w:p w:rsidR="001905AB" w:rsidRDefault="001905AB" w:rsidP="001905AB">
      <w:pPr>
        <w:spacing w:after="0" w:line="240" w:lineRule="auto"/>
      </w:pPr>
    </w:p>
    <w:tbl>
      <w:tblPr>
        <w:tblW w:w="86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56"/>
      </w:tblGrid>
      <w:tr w:rsidR="005907E2" w:rsidTr="00D373AB">
        <w:trPr>
          <w:jc w:val="center"/>
        </w:trPr>
        <w:tc>
          <w:tcPr>
            <w:tcW w:w="8688" w:type="dxa"/>
            <w:gridSpan w:val="2"/>
            <w:tcBorders>
              <w:top w:val="nil"/>
              <w:left w:val="nil"/>
              <w:right w:val="nil"/>
            </w:tcBorders>
          </w:tcPr>
          <w:p w:rsidR="005907E2" w:rsidRDefault="005907E2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24 (7.410.269N 597.854E)</w:t>
            </w:r>
          </w:p>
        </w:tc>
      </w:tr>
      <w:tr w:rsidR="005907E2" w:rsidRPr="005475EE" w:rsidTr="00D373AB">
        <w:trPr>
          <w:jc w:val="center"/>
        </w:trPr>
        <w:tc>
          <w:tcPr>
            <w:tcW w:w="4332" w:type="dxa"/>
          </w:tcPr>
          <w:p w:rsidR="005907E2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AE22E26" wp14:editId="62113AD3">
                  <wp:extent cx="2594186" cy="1945640"/>
                  <wp:effectExtent l="19050" t="0" r="0" b="0"/>
                  <wp:docPr id="8" name="Imagen 48" descr="IMG_1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1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5907E2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5475EE">
              <w:rPr>
                <w:noProof/>
                <w:lang w:val="es-CL" w:eastAsia="es-CL"/>
              </w:rPr>
              <w:drawing>
                <wp:inline distT="0" distB="0" distL="0" distR="0" wp14:anchorId="4A0A9462" wp14:editId="12EB4461">
                  <wp:extent cx="2604901" cy="1953676"/>
                  <wp:effectExtent l="19050" t="0" r="4949" b="0"/>
                  <wp:docPr id="12" name="10 Imagen" descr="IMG_0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75.JP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901" cy="195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8351B4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Planta seca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-  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21632B" w:rsidRDefault="0021632B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F70AA3" w:rsidRDefault="00F70AA3" w:rsidP="0021632B">
      <w:pPr>
        <w:spacing w:after="0" w:line="240" w:lineRule="auto"/>
      </w:pPr>
    </w:p>
    <w:p w:rsidR="00F70AA3" w:rsidRDefault="00F70AA3" w:rsidP="0021632B">
      <w:pPr>
        <w:spacing w:after="0" w:line="240" w:lineRule="auto"/>
      </w:pPr>
    </w:p>
    <w:p w:rsidR="00F70AA3" w:rsidRDefault="00F70AA3" w:rsidP="0021632B">
      <w:pPr>
        <w:spacing w:after="0" w:line="240" w:lineRule="auto"/>
      </w:pPr>
    </w:p>
    <w:p w:rsidR="00F70AA3" w:rsidRDefault="00F70AA3" w:rsidP="0021632B">
      <w:pPr>
        <w:spacing w:after="0" w:line="240" w:lineRule="auto"/>
      </w:pPr>
    </w:p>
    <w:p w:rsidR="00F70AA3" w:rsidRDefault="00F70AA3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tbl>
      <w:tblPr>
        <w:tblW w:w="8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4"/>
      </w:tblGrid>
      <w:tr w:rsidR="005907E2" w:rsidTr="00F507F3">
        <w:trPr>
          <w:jc w:val="center"/>
        </w:trPr>
        <w:tc>
          <w:tcPr>
            <w:tcW w:w="8665" w:type="dxa"/>
            <w:gridSpan w:val="2"/>
            <w:tcBorders>
              <w:top w:val="nil"/>
              <w:left w:val="nil"/>
              <w:right w:val="nil"/>
            </w:tcBorders>
          </w:tcPr>
          <w:p w:rsidR="005907E2" w:rsidRDefault="005907E2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25 (7.410.264N 597.860E)</w:t>
            </w:r>
          </w:p>
        </w:tc>
      </w:tr>
      <w:tr w:rsidR="005907E2" w:rsidRPr="005475EE" w:rsidTr="00F507F3">
        <w:trPr>
          <w:jc w:val="center"/>
        </w:trPr>
        <w:tc>
          <w:tcPr>
            <w:tcW w:w="4331" w:type="dxa"/>
          </w:tcPr>
          <w:p w:rsidR="005907E2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DD5AB06" wp14:editId="790ECB02">
                  <wp:extent cx="2594186" cy="1945640"/>
                  <wp:effectExtent l="19050" t="0" r="0" b="0"/>
                  <wp:docPr id="13" name="Imagen 50" descr="IMG_1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1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4" w:type="dxa"/>
          </w:tcPr>
          <w:p w:rsidR="005907E2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78F1705" wp14:editId="5772E811">
                  <wp:extent cx="2595910" cy="1946933"/>
                  <wp:effectExtent l="19050" t="0" r="0" b="0"/>
                  <wp:docPr id="14" name="13 Imagen" descr="IMG_05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71.JP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910" cy="1946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7351DC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4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ED22BB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4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ED22BB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34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5907E2" w:rsidRDefault="005907E2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21632B" w:rsidRDefault="0021632B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9347D6" w:rsidRDefault="009347D6" w:rsidP="0021632B">
      <w:pPr>
        <w:spacing w:after="0" w:line="240" w:lineRule="auto"/>
      </w:pPr>
    </w:p>
    <w:p w:rsidR="006871F5" w:rsidRDefault="006871F5" w:rsidP="0021632B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6871F5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6871F5" w:rsidRDefault="006871F5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26 (7.410.268N 597.870E)</w:t>
            </w:r>
          </w:p>
        </w:tc>
      </w:tr>
      <w:tr w:rsidR="006871F5" w:rsidRPr="005475EE" w:rsidTr="00F507F3">
        <w:trPr>
          <w:jc w:val="center"/>
        </w:trPr>
        <w:tc>
          <w:tcPr>
            <w:tcW w:w="4331" w:type="dxa"/>
          </w:tcPr>
          <w:p w:rsidR="006871F5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4E85A7D" wp14:editId="20E45590">
                  <wp:extent cx="2594186" cy="1945640"/>
                  <wp:effectExtent l="19050" t="0" r="0" b="0"/>
                  <wp:docPr id="15" name="Imagen 52" descr="IMG_1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1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6871F5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2B33B38" wp14:editId="60F3BF3D">
                  <wp:extent cx="2597729" cy="1948297"/>
                  <wp:effectExtent l="19050" t="0" r="0" b="0"/>
                  <wp:docPr id="16" name="15 Imagen" descr="IMG_05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68.JP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29" cy="1948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4065C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4063B4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4063B4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6871F5" w:rsidRDefault="006871F5" w:rsidP="0021632B">
      <w:pPr>
        <w:spacing w:after="0" w:line="240" w:lineRule="auto"/>
      </w:pPr>
    </w:p>
    <w:p w:rsidR="006871F5" w:rsidRDefault="006871F5" w:rsidP="0021632B">
      <w:pPr>
        <w:spacing w:after="0" w:line="240" w:lineRule="auto"/>
      </w:pPr>
    </w:p>
    <w:p w:rsidR="006871F5" w:rsidRDefault="006871F5" w:rsidP="0021632B">
      <w:pPr>
        <w:spacing w:after="0" w:line="240" w:lineRule="auto"/>
      </w:pPr>
    </w:p>
    <w:p w:rsidR="005907E2" w:rsidRDefault="005907E2" w:rsidP="0021632B">
      <w:pPr>
        <w:spacing w:after="0" w:line="240" w:lineRule="auto"/>
      </w:pPr>
    </w:p>
    <w:p w:rsidR="002D6901" w:rsidRDefault="002D6901" w:rsidP="0021632B">
      <w:pPr>
        <w:spacing w:after="0" w:line="240" w:lineRule="auto"/>
      </w:pPr>
    </w:p>
    <w:p w:rsidR="002D6901" w:rsidRDefault="002D6901" w:rsidP="0021632B">
      <w:pPr>
        <w:spacing w:after="0" w:line="240" w:lineRule="auto"/>
      </w:pPr>
    </w:p>
    <w:p w:rsidR="002D6901" w:rsidRDefault="002D6901" w:rsidP="0021632B">
      <w:pPr>
        <w:spacing w:after="0" w:line="240" w:lineRule="auto"/>
      </w:pPr>
    </w:p>
    <w:p w:rsidR="002D6901" w:rsidRDefault="002D6901" w:rsidP="0021632B">
      <w:pPr>
        <w:spacing w:after="0" w:line="240" w:lineRule="auto"/>
      </w:pPr>
    </w:p>
    <w:p w:rsidR="002D6901" w:rsidRDefault="002D6901" w:rsidP="0021632B">
      <w:pPr>
        <w:spacing w:after="0" w:line="240" w:lineRule="auto"/>
      </w:pPr>
    </w:p>
    <w:p w:rsidR="006871F5" w:rsidRDefault="006871F5" w:rsidP="00633EB7">
      <w:pPr>
        <w:spacing w:after="0" w:line="240" w:lineRule="auto"/>
      </w:pPr>
    </w:p>
    <w:tbl>
      <w:tblPr>
        <w:tblW w:w="86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56"/>
      </w:tblGrid>
      <w:tr w:rsidR="006871F5" w:rsidTr="00D373AB">
        <w:trPr>
          <w:jc w:val="center"/>
        </w:trPr>
        <w:tc>
          <w:tcPr>
            <w:tcW w:w="8688" w:type="dxa"/>
            <w:gridSpan w:val="2"/>
            <w:tcBorders>
              <w:top w:val="nil"/>
              <w:left w:val="nil"/>
              <w:right w:val="nil"/>
            </w:tcBorders>
          </w:tcPr>
          <w:p w:rsidR="006871F5" w:rsidRDefault="006871F5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27 (7.410.263N 597.884E)</w:t>
            </w:r>
          </w:p>
        </w:tc>
      </w:tr>
      <w:tr w:rsidR="006871F5" w:rsidRPr="005475EE" w:rsidTr="00D373AB">
        <w:trPr>
          <w:jc w:val="center"/>
        </w:trPr>
        <w:tc>
          <w:tcPr>
            <w:tcW w:w="4332" w:type="dxa"/>
          </w:tcPr>
          <w:p w:rsidR="006871F5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F57DCBA" wp14:editId="68BBB96A">
                  <wp:extent cx="2594186" cy="1945640"/>
                  <wp:effectExtent l="19050" t="0" r="0" b="0"/>
                  <wp:docPr id="17" name="Imagen 54" descr="IMG_1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16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6871F5" w:rsidRPr="005475EE" w:rsidRDefault="00162B3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4C4FC71" wp14:editId="141521DE">
                  <wp:extent cx="2609312" cy="1956984"/>
                  <wp:effectExtent l="19050" t="0" r="538" b="0"/>
                  <wp:docPr id="18" name="17 Imagen" descr="IMG_05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66.JP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312" cy="1956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536793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1F6343">
        <w:trPr>
          <w:jc w:val="center"/>
        </w:trPr>
        <w:tc>
          <w:tcPr>
            <w:tcW w:w="4332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1F6343">
        <w:trPr>
          <w:jc w:val="center"/>
        </w:trPr>
        <w:tc>
          <w:tcPr>
            <w:tcW w:w="4332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  <w:tc>
          <w:tcPr>
            <w:tcW w:w="435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6871F5" w:rsidRDefault="006871F5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p w:rsidR="005F7C22" w:rsidRDefault="005F7C22" w:rsidP="00633EB7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5F7C22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5F7C22" w:rsidRDefault="005F7C22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28 (7.410.257N 597.888E)</w:t>
            </w:r>
          </w:p>
        </w:tc>
      </w:tr>
      <w:tr w:rsidR="005F7C22" w:rsidRPr="005475EE" w:rsidTr="00F507F3">
        <w:trPr>
          <w:jc w:val="center"/>
        </w:trPr>
        <w:tc>
          <w:tcPr>
            <w:tcW w:w="4331" w:type="dxa"/>
          </w:tcPr>
          <w:p w:rsidR="005F7C22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8A9BF64" wp14:editId="132034E6">
                  <wp:extent cx="2594186" cy="1945640"/>
                  <wp:effectExtent l="19050" t="0" r="0" b="0"/>
                  <wp:docPr id="19" name="Imagen 56" descr="IMG_1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1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5F7C22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59A1FAA" wp14:editId="14BD9ADF">
                  <wp:extent cx="2597425" cy="1948069"/>
                  <wp:effectExtent l="19050" t="0" r="0" b="0"/>
                  <wp:docPr id="20" name="19 Imagen" descr="IMG_0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65.JP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425" cy="1948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E34AF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3B4168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3B4168">
        <w:trPr>
          <w:jc w:val="center"/>
        </w:trPr>
        <w:tc>
          <w:tcPr>
            <w:tcW w:w="4331" w:type="dxa"/>
            <w:vAlign w:val="bottom"/>
          </w:tcPr>
          <w:p w:rsidR="00784084" w:rsidRPr="00F056F5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36" w:type="dxa"/>
            <w:vAlign w:val="bottom"/>
          </w:tcPr>
          <w:p w:rsidR="00784084" w:rsidRPr="00F056F5" w:rsidRDefault="00784084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090D7B" w:rsidRDefault="00090D7B" w:rsidP="00090D7B">
      <w:pPr>
        <w:spacing w:after="0" w:line="240" w:lineRule="auto"/>
      </w:pPr>
    </w:p>
    <w:p w:rsidR="005F7C22" w:rsidRDefault="005F7C22" w:rsidP="00090D7B">
      <w:pPr>
        <w:spacing w:after="0" w:line="240" w:lineRule="auto"/>
      </w:pPr>
    </w:p>
    <w:p w:rsidR="005F7C22" w:rsidRDefault="005F7C22" w:rsidP="00090D7B">
      <w:pPr>
        <w:spacing w:after="0" w:line="240" w:lineRule="auto"/>
      </w:pPr>
    </w:p>
    <w:p w:rsidR="005F7C22" w:rsidRDefault="005F7C22" w:rsidP="00090D7B">
      <w:pPr>
        <w:spacing w:after="0" w:line="240" w:lineRule="auto"/>
      </w:pPr>
    </w:p>
    <w:p w:rsidR="005F7C22" w:rsidRDefault="005F7C22" w:rsidP="00090D7B">
      <w:pPr>
        <w:spacing w:after="0" w:line="240" w:lineRule="auto"/>
      </w:pPr>
    </w:p>
    <w:p w:rsidR="005F7C22" w:rsidRDefault="005F7C22" w:rsidP="00090D7B">
      <w:pPr>
        <w:spacing w:after="0" w:line="240" w:lineRule="auto"/>
      </w:pPr>
    </w:p>
    <w:p w:rsidR="00F70AA3" w:rsidRDefault="00F70AA3" w:rsidP="00090D7B">
      <w:pPr>
        <w:spacing w:after="0" w:line="240" w:lineRule="auto"/>
      </w:pPr>
    </w:p>
    <w:p w:rsidR="00F70AA3" w:rsidRDefault="00F70AA3" w:rsidP="00090D7B">
      <w:pPr>
        <w:spacing w:after="0" w:line="240" w:lineRule="auto"/>
      </w:pPr>
    </w:p>
    <w:p w:rsidR="00764BF9" w:rsidRDefault="00764BF9" w:rsidP="00090D7B">
      <w:pPr>
        <w:spacing w:after="0" w:line="240" w:lineRule="auto"/>
      </w:pPr>
    </w:p>
    <w:p w:rsidR="00F70AA3" w:rsidRDefault="00F70AA3" w:rsidP="00090D7B">
      <w:pPr>
        <w:spacing w:after="0" w:line="240" w:lineRule="auto"/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5F7C22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5F7C22" w:rsidRDefault="005F7C22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29 (7.410.281N 597.952E)</w:t>
            </w:r>
          </w:p>
        </w:tc>
      </w:tr>
      <w:tr w:rsidR="005F7C22" w:rsidRPr="005475EE" w:rsidTr="00F507F3">
        <w:trPr>
          <w:jc w:val="center"/>
        </w:trPr>
        <w:tc>
          <w:tcPr>
            <w:tcW w:w="4331" w:type="dxa"/>
          </w:tcPr>
          <w:p w:rsidR="005F7C22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9E7AB7C" wp14:editId="57AA9F1E">
                  <wp:extent cx="2594186" cy="1945640"/>
                  <wp:effectExtent l="19050" t="0" r="0" b="0"/>
                  <wp:docPr id="21" name="Imagen 58" descr="IMG_1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1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5F7C22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7A73164" wp14:editId="741EADF4">
                  <wp:extent cx="2601456" cy="1951092"/>
                  <wp:effectExtent l="19050" t="0" r="8394" b="0"/>
                  <wp:docPr id="22" name="21 Imagen" descr="IMG_0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51.JP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456" cy="1951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AB6992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1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373E49" w:rsidRPr="00D26374" w:rsidTr="00F056F5">
        <w:trPr>
          <w:jc w:val="center"/>
        </w:trPr>
        <w:tc>
          <w:tcPr>
            <w:tcW w:w="4331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-  </w:t>
            </w:r>
          </w:p>
        </w:tc>
        <w:tc>
          <w:tcPr>
            <w:tcW w:w="4356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5F7C22" w:rsidRDefault="005F7C22" w:rsidP="00090D7B">
      <w:pPr>
        <w:spacing w:after="0" w:line="240" w:lineRule="auto"/>
      </w:pPr>
    </w:p>
    <w:p w:rsidR="00ED4D1C" w:rsidRDefault="00ED4D1C" w:rsidP="00090D7B">
      <w:pPr>
        <w:spacing w:after="0" w:line="240" w:lineRule="auto"/>
      </w:pPr>
    </w:p>
    <w:p w:rsidR="00ED4D1C" w:rsidRDefault="00ED4D1C" w:rsidP="00090D7B">
      <w:pPr>
        <w:spacing w:after="0" w:line="240" w:lineRule="auto"/>
      </w:pPr>
    </w:p>
    <w:p w:rsidR="00ED4D1C" w:rsidRDefault="00ED4D1C" w:rsidP="00090D7B">
      <w:pPr>
        <w:spacing w:after="0" w:line="240" w:lineRule="auto"/>
      </w:pPr>
    </w:p>
    <w:p w:rsidR="009347D6" w:rsidRDefault="009347D6" w:rsidP="00090D7B">
      <w:pPr>
        <w:spacing w:after="0" w:line="240" w:lineRule="auto"/>
      </w:pPr>
    </w:p>
    <w:p w:rsidR="00D756EE" w:rsidRDefault="00D756EE" w:rsidP="00090D7B">
      <w:pPr>
        <w:spacing w:after="0" w:line="240" w:lineRule="auto"/>
      </w:pPr>
    </w:p>
    <w:p w:rsidR="00ED4D1C" w:rsidRDefault="00ED4D1C" w:rsidP="00090D7B">
      <w:pPr>
        <w:spacing w:after="0" w:line="240" w:lineRule="auto"/>
      </w:pPr>
    </w:p>
    <w:p w:rsidR="00ED4D1C" w:rsidRDefault="00ED4D1C" w:rsidP="00090D7B">
      <w:pPr>
        <w:spacing w:after="0" w:line="240" w:lineRule="auto"/>
      </w:pPr>
    </w:p>
    <w:tbl>
      <w:tblPr>
        <w:tblW w:w="86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96"/>
        <w:gridCol w:w="4332"/>
      </w:tblGrid>
      <w:tr w:rsidR="008F2354" w:rsidTr="00D373AB">
        <w:trPr>
          <w:jc w:val="center"/>
        </w:trPr>
        <w:tc>
          <w:tcPr>
            <w:tcW w:w="8628" w:type="dxa"/>
            <w:gridSpan w:val="2"/>
            <w:tcBorders>
              <w:top w:val="nil"/>
              <w:left w:val="nil"/>
              <w:right w:val="nil"/>
            </w:tcBorders>
          </w:tcPr>
          <w:p w:rsidR="008F2354" w:rsidRDefault="008F2354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30 (7.410.297N 597.993E)</w:t>
            </w:r>
          </w:p>
        </w:tc>
      </w:tr>
      <w:tr w:rsidR="008F2354" w:rsidRPr="005475EE" w:rsidTr="00D373AB">
        <w:trPr>
          <w:jc w:val="center"/>
        </w:trPr>
        <w:tc>
          <w:tcPr>
            <w:tcW w:w="4296" w:type="dxa"/>
          </w:tcPr>
          <w:p w:rsidR="008F2354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0E155BF" wp14:editId="6FA36311">
                  <wp:extent cx="2567940" cy="1925955"/>
                  <wp:effectExtent l="19050" t="0" r="3810" b="0"/>
                  <wp:docPr id="23" name="Imagen 60" descr="IMG_1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1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2" w:type="dxa"/>
          </w:tcPr>
          <w:p w:rsidR="008F2354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A1C657B" wp14:editId="5E6E0582">
                  <wp:extent cx="2595146" cy="1946360"/>
                  <wp:effectExtent l="19050" t="0" r="0" b="0"/>
                  <wp:docPr id="25" name="24 Imagen" descr="IMG_05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46.JP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146" cy="194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443261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2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296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2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373E49" w:rsidRPr="00D26374" w:rsidTr="00F056F5">
        <w:trPr>
          <w:jc w:val="center"/>
        </w:trPr>
        <w:tc>
          <w:tcPr>
            <w:tcW w:w="4296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75-100%</w:t>
            </w:r>
          </w:p>
        </w:tc>
        <w:tc>
          <w:tcPr>
            <w:tcW w:w="4332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3516E2" w:rsidRDefault="003516E2" w:rsidP="003516E2">
      <w:pPr>
        <w:spacing w:after="0" w:line="240" w:lineRule="auto"/>
      </w:pPr>
    </w:p>
    <w:p w:rsidR="003516E2" w:rsidRDefault="003516E2" w:rsidP="003516E2">
      <w:pPr>
        <w:spacing w:after="0" w:line="240" w:lineRule="auto"/>
      </w:pPr>
    </w:p>
    <w:p w:rsidR="00ED4D1C" w:rsidRDefault="00ED4D1C" w:rsidP="003516E2">
      <w:pPr>
        <w:spacing w:after="0" w:line="240" w:lineRule="auto"/>
      </w:pPr>
    </w:p>
    <w:p w:rsidR="00ED4D1C" w:rsidRDefault="00ED4D1C" w:rsidP="003516E2">
      <w:pPr>
        <w:spacing w:after="0" w:line="240" w:lineRule="auto"/>
      </w:pPr>
    </w:p>
    <w:p w:rsidR="00ED4D1C" w:rsidRDefault="00ED4D1C" w:rsidP="003516E2">
      <w:pPr>
        <w:spacing w:after="0" w:line="240" w:lineRule="auto"/>
      </w:pPr>
    </w:p>
    <w:p w:rsidR="00ED4D1C" w:rsidRDefault="00ED4D1C" w:rsidP="003516E2">
      <w:pPr>
        <w:spacing w:after="0" w:line="240" w:lineRule="auto"/>
      </w:pPr>
    </w:p>
    <w:p w:rsidR="00F70AA3" w:rsidRDefault="00F70AA3" w:rsidP="003516E2">
      <w:pPr>
        <w:spacing w:after="0" w:line="240" w:lineRule="auto"/>
      </w:pPr>
    </w:p>
    <w:p w:rsidR="002D6901" w:rsidRDefault="002D6901" w:rsidP="003516E2">
      <w:pPr>
        <w:spacing w:after="0" w:line="240" w:lineRule="auto"/>
      </w:pPr>
    </w:p>
    <w:p w:rsidR="002D6901" w:rsidRDefault="002D6901" w:rsidP="003516E2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35"/>
      </w:tblGrid>
      <w:tr w:rsidR="00ED4D1C" w:rsidTr="00D373AB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ED4D1C" w:rsidRDefault="00ED4D1C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31 (7.410.298N 597.997E)</w:t>
            </w:r>
          </w:p>
        </w:tc>
      </w:tr>
      <w:tr w:rsidR="00ED4D1C" w:rsidRPr="005475EE" w:rsidTr="00D373AB">
        <w:trPr>
          <w:jc w:val="center"/>
        </w:trPr>
        <w:tc>
          <w:tcPr>
            <w:tcW w:w="4332" w:type="dxa"/>
          </w:tcPr>
          <w:p w:rsidR="00ED4D1C" w:rsidRPr="005475EE" w:rsidRDefault="009B51E3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D241580" wp14:editId="5C59A4B1">
                  <wp:extent cx="2594186" cy="1945640"/>
                  <wp:effectExtent l="19050" t="0" r="0" b="0"/>
                  <wp:docPr id="26" name="Imagen 62" descr="IMG_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1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ED4D1C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610084B" wp14:editId="601B17F6">
                  <wp:extent cx="2595853" cy="1946890"/>
                  <wp:effectExtent l="19050" t="0" r="0" b="0"/>
                  <wp:docPr id="27" name="26 Imagen" descr="IMG_0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44.JP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53" cy="1946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664EE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5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35" w:type="dxa"/>
            <w:vAlign w:val="bottom"/>
          </w:tcPr>
          <w:p w:rsidR="00373E49" w:rsidRPr="00F056F5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F056F5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ED4D1C" w:rsidRDefault="00ED4D1C" w:rsidP="003516E2">
      <w:pPr>
        <w:spacing w:after="0" w:line="240" w:lineRule="auto"/>
      </w:pPr>
    </w:p>
    <w:p w:rsidR="00ED4D1C" w:rsidRDefault="00ED4D1C" w:rsidP="003516E2">
      <w:pPr>
        <w:spacing w:after="0" w:line="240" w:lineRule="auto"/>
      </w:pPr>
    </w:p>
    <w:p w:rsidR="00F72B79" w:rsidRDefault="00F72B79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tbl>
      <w:tblPr>
        <w:tblW w:w="86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26"/>
      </w:tblGrid>
      <w:tr w:rsidR="00ED4D1C" w:rsidTr="00D373AB">
        <w:trPr>
          <w:jc w:val="center"/>
        </w:trPr>
        <w:tc>
          <w:tcPr>
            <w:tcW w:w="8658" w:type="dxa"/>
            <w:gridSpan w:val="2"/>
            <w:tcBorders>
              <w:top w:val="nil"/>
              <w:left w:val="nil"/>
              <w:right w:val="nil"/>
            </w:tcBorders>
          </w:tcPr>
          <w:p w:rsidR="00ED4D1C" w:rsidRPr="001B1A50" w:rsidRDefault="00ED4D1C" w:rsidP="006F4144">
            <w:pPr>
              <w:spacing w:after="0" w:line="240" w:lineRule="auto"/>
              <w:jc w:val="center"/>
            </w:pPr>
            <w:r w:rsidRPr="001B1A50">
              <w:rPr>
                <w:rFonts w:ascii="Century Gothic" w:hAnsi="Century Gothic"/>
                <w:b/>
                <w:sz w:val="18"/>
                <w:szCs w:val="18"/>
              </w:rPr>
              <w:t>ÁRBOL 32 (7.410.264N 598.943E)</w:t>
            </w:r>
          </w:p>
        </w:tc>
      </w:tr>
      <w:tr w:rsidR="00ED4D1C" w:rsidRPr="005475EE" w:rsidTr="00D373AB">
        <w:trPr>
          <w:jc w:val="center"/>
        </w:trPr>
        <w:tc>
          <w:tcPr>
            <w:tcW w:w="4332" w:type="dxa"/>
          </w:tcPr>
          <w:p w:rsidR="00ED4D1C" w:rsidRPr="001B1A50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1B1A50">
              <w:rPr>
                <w:noProof/>
                <w:lang w:val="es-CL" w:eastAsia="es-CL"/>
              </w:rPr>
              <w:drawing>
                <wp:inline distT="0" distB="0" distL="0" distR="0" wp14:anchorId="1ABD5ED5" wp14:editId="6DEBDF60">
                  <wp:extent cx="2594186" cy="1945640"/>
                  <wp:effectExtent l="19050" t="0" r="0" b="0"/>
                  <wp:docPr id="28" name="Imagen 64" descr="IMG_1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1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</w:tcPr>
          <w:p w:rsidR="00ED4D1C" w:rsidRPr="001B1A50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1B1A50">
              <w:rPr>
                <w:noProof/>
                <w:lang w:val="es-CL" w:eastAsia="es-CL"/>
              </w:rPr>
              <w:drawing>
                <wp:inline distT="0" distB="0" distL="0" distR="0" wp14:anchorId="0CE56974" wp14:editId="580B391E">
                  <wp:extent cx="2590344" cy="1942758"/>
                  <wp:effectExtent l="19050" t="0" r="456" b="0"/>
                  <wp:docPr id="29" name="28 Imagen" descr="IMG_0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72.JP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344" cy="1942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7166C">
        <w:trPr>
          <w:jc w:val="center"/>
        </w:trPr>
        <w:tc>
          <w:tcPr>
            <w:tcW w:w="4332" w:type="dxa"/>
            <w:vAlign w:val="center"/>
          </w:tcPr>
          <w:p w:rsidR="001B1A50" w:rsidRP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 w:rsidRPr="001B1A50"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26" w:type="dxa"/>
            <w:vAlign w:val="center"/>
          </w:tcPr>
          <w:p w:rsidR="001B1A50" w:rsidRP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 w:rsidRPr="001B1A50"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Pr="001B1A50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26" w:type="dxa"/>
            <w:vAlign w:val="bottom"/>
          </w:tcPr>
          <w:p w:rsidR="00373E49" w:rsidRPr="001B1A50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373E49" w:rsidRPr="00D26374" w:rsidTr="00F056F5">
        <w:trPr>
          <w:jc w:val="center"/>
        </w:trPr>
        <w:tc>
          <w:tcPr>
            <w:tcW w:w="4332" w:type="dxa"/>
            <w:vAlign w:val="center"/>
          </w:tcPr>
          <w:p w:rsidR="00373E49" w:rsidRPr="001B1A50" w:rsidRDefault="00373E49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 w:rsidRPr="001B1A50">
              <w:rPr>
                <w:rFonts w:ascii="Century Gothic" w:hAnsi="Century Gothic"/>
                <w:color w:val="000000"/>
                <w:sz w:val="16"/>
                <w:szCs w:val="16"/>
              </w:rPr>
              <w:t>75-100%</w:t>
            </w:r>
          </w:p>
        </w:tc>
        <w:tc>
          <w:tcPr>
            <w:tcW w:w="4326" w:type="dxa"/>
            <w:vAlign w:val="bottom"/>
          </w:tcPr>
          <w:p w:rsidR="00373E49" w:rsidRPr="001B1A50" w:rsidRDefault="00373E49" w:rsidP="00F056F5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1B1A50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F70AA3" w:rsidRDefault="00F70AA3" w:rsidP="00F72B79">
      <w:pPr>
        <w:spacing w:after="0" w:line="240" w:lineRule="auto"/>
      </w:pPr>
    </w:p>
    <w:p w:rsidR="00F70AA3" w:rsidRDefault="00F70AA3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5475EE" w:rsidRDefault="005475EE" w:rsidP="00F72B79">
      <w:pPr>
        <w:spacing w:after="0" w:line="240" w:lineRule="auto"/>
      </w:pPr>
    </w:p>
    <w:p w:rsidR="005475EE" w:rsidRDefault="005475EE" w:rsidP="00F72B79">
      <w:pPr>
        <w:spacing w:after="0" w:line="240" w:lineRule="auto"/>
      </w:pPr>
    </w:p>
    <w:tbl>
      <w:tblPr>
        <w:tblW w:w="87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86"/>
      </w:tblGrid>
      <w:tr w:rsidR="00ED4D1C" w:rsidTr="00D373AB">
        <w:trPr>
          <w:jc w:val="center"/>
        </w:trPr>
        <w:tc>
          <w:tcPr>
            <w:tcW w:w="8718" w:type="dxa"/>
            <w:gridSpan w:val="2"/>
            <w:tcBorders>
              <w:top w:val="nil"/>
              <w:left w:val="nil"/>
              <w:right w:val="nil"/>
            </w:tcBorders>
          </w:tcPr>
          <w:p w:rsidR="00ED4D1C" w:rsidRDefault="00ED4D1C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33 (7.410.247N 598.964E)</w:t>
            </w:r>
          </w:p>
        </w:tc>
      </w:tr>
      <w:tr w:rsidR="00ED4D1C" w:rsidRPr="005475EE" w:rsidTr="00D373AB">
        <w:trPr>
          <w:jc w:val="center"/>
        </w:trPr>
        <w:tc>
          <w:tcPr>
            <w:tcW w:w="4332" w:type="dxa"/>
          </w:tcPr>
          <w:p w:rsidR="00ED4D1C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445E07A" wp14:editId="57C15BB8">
                  <wp:extent cx="2594186" cy="1945640"/>
                  <wp:effectExtent l="19050" t="0" r="0" b="0"/>
                  <wp:docPr id="30" name="Imagen 66" descr="IMG_1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1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6" w:type="dxa"/>
          </w:tcPr>
          <w:p w:rsidR="00ED4D1C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FE892E9" wp14:editId="0858D229">
                  <wp:extent cx="2606161" cy="1954621"/>
                  <wp:effectExtent l="19050" t="0" r="3689" b="0"/>
                  <wp:docPr id="31" name="30 Imagen" descr="IMG_04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70.JP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161" cy="1954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6163DA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8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1E0ED5">
        <w:trPr>
          <w:jc w:val="center"/>
        </w:trPr>
        <w:tc>
          <w:tcPr>
            <w:tcW w:w="4332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  <w:tc>
          <w:tcPr>
            <w:tcW w:w="438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Vigoroso</w:t>
            </w:r>
          </w:p>
        </w:tc>
      </w:tr>
      <w:tr w:rsidR="00784084" w:rsidRPr="00D26374" w:rsidTr="001E0ED5">
        <w:trPr>
          <w:jc w:val="center"/>
        </w:trPr>
        <w:tc>
          <w:tcPr>
            <w:tcW w:w="4332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8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ED4D1C" w:rsidRDefault="00ED4D1C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p w:rsidR="004063AD" w:rsidRDefault="004063AD" w:rsidP="00F72B79">
      <w:pPr>
        <w:spacing w:after="0" w:line="240" w:lineRule="auto"/>
      </w:pPr>
    </w:p>
    <w:p w:rsidR="004063AD" w:rsidRDefault="004063AD" w:rsidP="00F72B79">
      <w:pPr>
        <w:spacing w:after="0" w:line="240" w:lineRule="auto"/>
      </w:pPr>
    </w:p>
    <w:p w:rsidR="00C26652" w:rsidRDefault="00C26652" w:rsidP="00F72B79">
      <w:pPr>
        <w:spacing w:after="0" w:line="240" w:lineRule="auto"/>
      </w:pPr>
    </w:p>
    <w:p w:rsidR="00ED4D1C" w:rsidRDefault="00ED4D1C" w:rsidP="00F72B79">
      <w:pPr>
        <w:spacing w:after="0" w:line="240" w:lineRule="auto"/>
      </w:pPr>
    </w:p>
    <w:tbl>
      <w:tblPr>
        <w:tblW w:w="86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5"/>
        <w:gridCol w:w="4339"/>
      </w:tblGrid>
      <w:tr w:rsidR="00ED4D1C">
        <w:trPr>
          <w:jc w:val="center"/>
        </w:trPr>
        <w:tc>
          <w:tcPr>
            <w:tcW w:w="8674" w:type="dxa"/>
            <w:gridSpan w:val="2"/>
            <w:tcBorders>
              <w:top w:val="nil"/>
              <w:left w:val="nil"/>
              <w:right w:val="nil"/>
            </w:tcBorders>
          </w:tcPr>
          <w:p w:rsidR="00ED4D1C" w:rsidRDefault="00ED4D1C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34 (7.410.265N  599.024E)</w:t>
            </w:r>
          </w:p>
        </w:tc>
      </w:tr>
      <w:tr w:rsidR="00ED4D1C" w:rsidRPr="005475EE" w:rsidTr="00F507F3">
        <w:trPr>
          <w:jc w:val="center"/>
        </w:trPr>
        <w:tc>
          <w:tcPr>
            <w:tcW w:w="4335" w:type="dxa"/>
          </w:tcPr>
          <w:p w:rsidR="00ED4D1C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173DE8B" wp14:editId="652D4F3D">
                  <wp:extent cx="2594186" cy="1945640"/>
                  <wp:effectExtent l="19050" t="0" r="0" b="0"/>
                  <wp:docPr id="32" name="Imagen 68" descr="IMG_1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1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9" w:type="dxa"/>
          </w:tcPr>
          <w:p w:rsidR="00ED4D1C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645C1B6" wp14:editId="0D2521D6">
                  <wp:extent cx="2599060" cy="1949295"/>
                  <wp:effectExtent l="19050" t="0" r="0" b="0"/>
                  <wp:docPr id="33" name="32 Imagen" descr="IMG_0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68.JP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060" cy="1949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D87298">
        <w:trPr>
          <w:jc w:val="center"/>
        </w:trPr>
        <w:tc>
          <w:tcPr>
            <w:tcW w:w="4335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335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3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F056F5" w:rsidRPr="00D26374" w:rsidTr="00F056F5">
        <w:trPr>
          <w:jc w:val="center"/>
        </w:trPr>
        <w:tc>
          <w:tcPr>
            <w:tcW w:w="4335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&lt;5%</w:t>
            </w: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433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ED4D1C" w:rsidRDefault="00ED4D1C" w:rsidP="007E2DDF">
      <w:pPr>
        <w:spacing w:after="0" w:line="240" w:lineRule="auto"/>
      </w:pPr>
    </w:p>
    <w:p w:rsidR="007E2DDF" w:rsidRDefault="007E2DDF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F70AA3" w:rsidRDefault="00F70AA3" w:rsidP="007E2DDF">
      <w:pPr>
        <w:spacing w:after="0" w:line="240" w:lineRule="auto"/>
      </w:pPr>
    </w:p>
    <w:p w:rsidR="00F70AA3" w:rsidRDefault="00F70AA3" w:rsidP="007E2DDF">
      <w:pPr>
        <w:spacing w:after="0" w:line="240" w:lineRule="auto"/>
      </w:pPr>
    </w:p>
    <w:p w:rsidR="00F70AA3" w:rsidRDefault="00F70AA3" w:rsidP="007E2DDF">
      <w:pPr>
        <w:spacing w:after="0" w:line="240" w:lineRule="auto"/>
      </w:pPr>
    </w:p>
    <w:p w:rsidR="00F70AA3" w:rsidRDefault="00F70AA3" w:rsidP="007E2DDF">
      <w:pPr>
        <w:spacing w:after="0" w:line="240" w:lineRule="auto"/>
      </w:pPr>
    </w:p>
    <w:p w:rsidR="00F70AA3" w:rsidRDefault="00F70AA3" w:rsidP="007E2DDF">
      <w:pPr>
        <w:spacing w:after="0" w:line="240" w:lineRule="auto"/>
      </w:pPr>
    </w:p>
    <w:tbl>
      <w:tblPr>
        <w:tblW w:w="87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90"/>
      </w:tblGrid>
      <w:tr w:rsidR="004063AD" w:rsidTr="00F507F3">
        <w:trPr>
          <w:jc w:val="center"/>
        </w:trPr>
        <w:tc>
          <w:tcPr>
            <w:tcW w:w="8721" w:type="dxa"/>
            <w:gridSpan w:val="2"/>
            <w:tcBorders>
              <w:top w:val="nil"/>
              <w:left w:val="nil"/>
              <w:right w:val="nil"/>
            </w:tcBorders>
          </w:tcPr>
          <w:p w:rsidR="004063AD" w:rsidRDefault="004063AD" w:rsidP="00574EFC">
            <w:pPr>
              <w:spacing w:after="0" w:line="240" w:lineRule="auto"/>
              <w:jc w:val="center"/>
            </w:pPr>
            <w:r>
              <w:rPr>
                <w:rFonts w:ascii="Century Gothic" w:hAnsi="Century Gothic"/>
                <w:b/>
                <w:sz w:val="18"/>
                <w:szCs w:val="18"/>
              </w:rPr>
              <w:t>Á</w:t>
            </w:r>
            <w:r w:rsidRPr="00AE39D3">
              <w:rPr>
                <w:rFonts w:ascii="Century Gothic" w:hAnsi="Century Gothic"/>
                <w:b/>
                <w:sz w:val="18"/>
                <w:szCs w:val="18"/>
              </w:rPr>
              <w:t>RBOL 35 (7.410.271N 599.053E)</w:t>
            </w:r>
          </w:p>
        </w:tc>
      </w:tr>
      <w:tr w:rsidR="004063AD" w:rsidRPr="005475EE" w:rsidTr="00F507F3">
        <w:trPr>
          <w:jc w:val="center"/>
        </w:trPr>
        <w:tc>
          <w:tcPr>
            <w:tcW w:w="4331" w:type="dxa"/>
          </w:tcPr>
          <w:p w:rsidR="004063AD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B2B0AC8" wp14:editId="0D4942E5">
                  <wp:extent cx="2594186" cy="1945640"/>
                  <wp:effectExtent l="19050" t="0" r="0" b="0"/>
                  <wp:docPr id="34" name="Imagen 70" descr="IMG_1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IMG_1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0" w:type="dxa"/>
          </w:tcPr>
          <w:p w:rsidR="004063AD" w:rsidRPr="005475EE" w:rsidRDefault="00CA6FF8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E98136C" wp14:editId="3B2DF3F8">
                  <wp:extent cx="2631802" cy="1973852"/>
                  <wp:effectExtent l="19050" t="0" r="0" b="0"/>
                  <wp:docPr id="35" name="34 Imagen" descr="IMG_04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66.JP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1802" cy="1973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0039E3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0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90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5-25%</w:t>
            </w:r>
          </w:p>
        </w:tc>
        <w:tc>
          <w:tcPr>
            <w:tcW w:w="4390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</w:tr>
    </w:tbl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p w:rsidR="004063AD" w:rsidRDefault="004063AD" w:rsidP="007E2DDF">
      <w:pPr>
        <w:spacing w:after="0" w:line="240" w:lineRule="auto"/>
      </w:pPr>
    </w:p>
    <w:tbl>
      <w:tblPr>
        <w:tblW w:w="86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29"/>
      </w:tblGrid>
      <w:tr w:rsidR="006F4144" w:rsidTr="00D373AB">
        <w:trPr>
          <w:jc w:val="center"/>
        </w:trPr>
        <w:tc>
          <w:tcPr>
            <w:tcW w:w="8661" w:type="dxa"/>
            <w:gridSpan w:val="2"/>
            <w:tcBorders>
              <w:top w:val="nil"/>
              <w:left w:val="nil"/>
              <w:right w:val="nil"/>
            </w:tcBorders>
          </w:tcPr>
          <w:p w:rsidR="006F4144" w:rsidRPr="00784084" w:rsidRDefault="006F4144" w:rsidP="006F4144">
            <w:pPr>
              <w:spacing w:after="0" w:line="240" w:lineRule="auto"/>
              <w:jc w:val="center"/>
            </w:pPr>
            <w:r w:rsidRPr="00784084">
              <w:rPr>
                <w:rFonts w:ascii="Century Gothic" w:hAnsi="Century Gothic"/>
                <w:b/>
                <w:sz w:val="18"/>
                <w:szCs w:val="18"/>
              </w:rPr>
              <w:t>ÁRBOL 36 (7.410.111N 598.937E)</w:t>
            </w:r>
          </w:p>
        </w:tc>
      </w:tr>
      <w:tr w:rsidR="006F4144" w:rsidRPr="005475EE" w:rsidTr="00D373AB">
        <w:trPr>
          <w:jc w:val="center"/>
        </w:trPr>
        <w:tc>
          <w:tcPr>
            <w:tcW w:w="4332" w:type="dxa"/>
          </w:tcPr>
          <w:p w:rsidR="006F4144" w:rsidRPr="00784084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5E359DEC" wp14:editId="49F856C0">
                  <wp:extent cx="2594186" cy="1945640"/>
                  <wp:effectExtent l="19050" t="0" r="0" b="0"/>
                  <wp:docPr id="36" name="Imagen 72" descr="IMG_1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IMG_1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9" w:type="dxa"/>
          </w:tcPr>
          <w:p w:rsidR="006F4144" w:rsidRPr="00784084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5724F2CB" wp14:editId="3F8336EE">
                  <wp:extent cx="2592376" cy="1944282"/>
                  <wp:effectExtent l="19050" t="0" r="0" b="0"/>
                  <wp:docPr id="37" name="36 Imagen" descr="IMG_04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75.JP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376" cy="1944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2161B2">
        <w:trPr>
          <w:jc w:val="center"/>
        </w:trPr>
        <w:tc>
          <w:tcPr>
            <w:tcW w:w="4332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 w:rsidRPr="00784084"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29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Abril,</w:t>
            </w: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DC1ACA">
        <w:trPr>
          <w:jc w:val="center"/>
        </w:trPr>
        <w:tc>
          <w:tcPr>
            <w:tcW w:w="4332" w:type="dxa"/>
            <w:vAlign w:val="bottom"/>
          </w:tcPr>
          <w:p w:rsidR="00784084" w:rsidRPr="00784084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29" w:type="dxa"/>
            <w:vAlign w:val="bottom"/>
          </w:tcPr>
          <w:p w:rsidR="00784084" w:rsidRPr="00784084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DC1ACA">
        <w:trPr>
          <w:jc w:val="center"/>
        </w:trPr>
        <w:tc>
          <w:tcPr>
            <w:tcW w:w="4332" w:type="dxa"/>
            <w:vAlign w:val="bottom"/>
          </w:tcPr>
          <w:p w:rsidR="00784084" w:rsidRPr="00784084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29" w:type="dxa"/>
            <w:vAlign w:val="bottom"/>
          </w:tcPr>
          <w:p w:rsidR="00784084" w:rsidRPr="00784084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970872" w:rsidRDefault="00970872" w:rsidP="00970872">
      <w:pPr>
        <w:spacing w:after="0" w:line="240" w:lineRule="auto"/>
      </w:pPr>
    </w:p>
    <w:p w:rsidR="006F4144" w:rsidRDefault="006F4144" w:rsidP="00970872">
      <w:pPr>
        <w:spacing w:after="0" w:line="240" w:lineRule="auto"/>
      </w:pPr>
    </w:p>
    <w:p w:rsidR="00F70AA3" w:rsidRDefault="00F70AA3" w:rsidP="00970872">
      <w:pPr>
        <w:spacing w:after="0" w:line="240" w:lineRule="auto"/>
      </w:pPr>
    </w:p>
    <w:p w:rsidR="00D627BC" w:rsidRDefault="00D627BC" w:rsidP="00970872">
      <w:pPr>
        <w:spacing w:after="0" w:line="240" w:lineRule="auto"/>
      </w:pPr>
    </w:p>
    <w:p w:rsidR="00D627BC" w:rsidRDefault="00D627BC" w:rsidP="00970872">
      <w:pPr>
        <w:spacing w:after="0" w:line="240" w:lineRule="auto"/>
      </w:pPr>
    </w:p>
    <w:p w:rsidR="00D627BC" w:rsidRDefault="00D627BC" w:rsidP="00970872">
      <w:pPr>
        <w:spacing w:after="0" w:line="240" w:lineRule="auto"/>
      </w:pPr>
    </w:p>
    <w:p w:rsidR="00D627BC" w:rsidRDefault="00D627BC" w:rsidP="00970872">
      <w:pPr>
        <w:spacing w:after="0" w:line="240" w:lineRule="auto"/>
      </w:pPr>
    </w:p>
    <w:p w:rsidR="002D6901" w:rsidRDefault="002D6901" w:rsidP="00970872">
      <w:pPr>
        <w:spacing w:after="0" w:line="240" w:lineRule="auto"/>
      </w:pPr>
    </w:p>
    <w:p w:rsidR="002D6901" w:rsidRDefault="002D6901" w:rsidP="00970872">
      <w:pPr>
        <w:spacing w:after="0" w:line="240" w:lineRule="auto"/>
      </w:pPr>
    </w:p>
    <w:p w:rsidR="00F70AA3" w:rsidRDefault="00F70AA3" w:rsidP="00970872">
      <w:pPr>
        <w:spacing w:after="0" w:line="240" w:lineRule="auto"/>
      </w:pPr>
    </w:p>
    <w:tbl>
      <w:tblPr>
        <w:tblW w:w="86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34"/>
      </w:tblGrid>
      <w:tr w:rsidR="006F4144" w:rsidRPr="00784084" w:rsidTr="00EF6FDD">
        <w:trPr>
          <w:jc w:val="center"/>
        </w:trPr>
        <w:tc>
          <w:tcPr>
            <w:tcW w:w="8666" w:type="dxa"/>
            <w:gridSpan w:val="2"/>
            <w:tcBorders>
              <w:top w:val="nil"/>
              <w:left w:val="nil"/>
              <w:right w:val="nil"/>
            </w:tcBorders>
          </w:tcPr>
          <w:p w:rsidR="006F4144" w:rsidRPr="00784084" w:rsidRDefault="006F4144" w:rsidP="006F4144">
            <w:pPr>
              <w:spacing w:after="0" w:line="240" w:lineRule="auto"/>
              <w:jc w:val="center"/>
            </w:pPr>
            <w:r w:rsidRPr="00784084">
              <w:rPr>
                <w:rFonts w:ascii="Century Gothic" w:hAnsi="Century Gothic"/>
                <w:b/>
                <w:sz w:val="18"/>
                <w:szCs w:val="18"/>
              </w:rPr>
              <w:t>ÁRBOL 37 (7.410.111N 598.903E)</w:t>
            </w:r>
          </w:p>
        </w:tc>
      </w:tr>
      <w:tr w:rsidR="006F4144" w:rsidRPr="00784084" w:rsidTr="00EF6FDD">
        <w:trPr>
          <w:jc w:val="center"/>
        </w:trPr>
        <w:tc>
          <w:tcPr>
            <w:tcW w:w="4332" w:type="dxa"/>
          </w:tcPr>
          <w:p w:rsidR="006F4144" w:rsidRPr="00784084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7790101F" wp14:editId="6CC7728A">
                  <wp:extent cx="2594186" cy="1945640"/>
                  <wp:effectExtent l="19050" t="0" r="0" b="0"/>
                  <wp:docPr id="38" name="Imagen 74" descr="IMG_1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IMG_1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4" w:type="dxa"/>
          </w:tcPr>
          <w:p w:rsidR="006F4144" w:rsidRPr="00784084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3A820CF2" wp14:editId="2A3780A6">
                  <wp:extent cx="2595600" cy="1947685"/>
                  <wp:effectExtent l="19050" t="0" r="0" b="0"/>
                  <wp:docPr id="39" name="38 Imagen" descr="IMG_04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77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600" cy="194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784084" w:rsidTr="00D70F0B">
        <w:trPr>
          <w:jc w:val="center"/>
        </w:trPr>
        <w:tc>
          <w:tcPr>
            <w:tcW w:w="4332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 w:rsidRPr="00784084"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4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Abril,</w:t>
            </w: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784084" w:rsidTr="00F2640B">
        <w:trPr>
          <w:jc w:val="center"/>
        </w:trPr>
        <w:tc>
          <w:tcPr>
            <w:tcW w:w="4332" w:type="dxa"/>
            <w:vAlign w:val="bottom"/>
          </w:tcPr>
          <w:p w:rsidR="00784084" w:rsidRPr="00784084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4" w:type="dxa"/>
            <w:vAlign w:val="bottom"/>
          </w:tcPr>
          <w:p w:rsidR="00784084" w:rsidRPr="00784084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F2640B">
        <w:trPr>
          <w:jc w:val="center"/>
        </w:trPr>
        <w:tc>
          <w:tcPr>
            <w:tcW w:w="4332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34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6F4144" w:rsidRDefault="006F4144" w:rsidP="00970872">
      <w:pPr>
        <w:spacing w:after="0" w:line="240" w:lineRule="auto"/>
      </w:pPr>
    </w:p>
    <w:p w:rsidR="006F4144" w:rsidRDefault="006F4144" w:rsidP="00970872">
      <w:pPr>
        <w:spacing w:after="0" w:line="240" w:lineRule="auto"/>
      </w:pPr>
    </w:p>
    <w:p w:rsidR="006F4144" w:rsidRDefault="006F4144" w:rsidP="00D23D7F">
      <w:pPr>
        <w:spacing w:after="0" w:line="240" w:lineRule="auto"/>
        <w:jc w:val="center"/>
      </w:pPr>
    </w:p>
    <w:p w:rsidR="006F4144" w:rsidRDefault="006F4144" w:rsidP="00970872">
      <w:pPr>
        <w:spacing w:after="0" w:line="240" w:lineRule="auto"/>
      </w:pPr>
    </w:p>
    <w:p w:rsidR="006F4144" w:rsidRDefault="006F4144" w:rsidP="00970872">
      <w:pPr>
        <w:spacing w:after="0" w:line="240" w:lineRule="auto"/>
      </w:pPr>
    </w:p>
    <w:p w:rsidR="00D55953" w:rsidRDefault="00D55953" w:rsidP="00970872">
      <w:pPr>
        <w:spacing w:after="0" w:line="240" w:lineRule="auto"/>
      </w:pPr>
    </w:p>
    <w:p w:rsidR="009347D6" w:rsidRDefault="009347D6" w:rsidP="00970872">
      <w:pPr>
        <w:spacing w:after="0" w:line="240" w:lineRule="auto"/>
      </w:pPr>
    </w:p>
    <w:tbl>
      <w:tblPr>
        <w:tblW w:w="86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63"/>
      </w:tblGrid>
      <w:tr w:rsidR="006F4144" w:rsidTr="00F507F3">
        <w:trPr>
          <w:jc w:val="center"/>
        </w:trPr>
        <w:tc>
          <w:tcPr>
            <w:tcW w:w="8694" w:type="dxa"/>
            <w:gridSpan w:val="2"/>
            <w:tcBorders>
              <w:top w:val="nil"/>
              <w:left w:val="nil"/>
              <w:right w:val="nil"/>
            </w:tcBorders>
          </w:tcPr>
          <w:p w:rsidR="006F4144" w:rsidRDefault="006F4144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38 (7.410.040N 598.882E)</w:t>
            </w:r>
          </w:p>
        </w:tc>
      </w:tr>
      <w:tr w:rsidR="006F4144" w:rsidRPr="005475EE" w:rsidTr="00F507F3">
        <w:trPr>
          <w:jc w:val="center"/>
        </w:trPr>
        <w:tc>
          <w:tcPr>
            <w:tcW w:w="4331" w:type="dxa"/>
          </w:tcPr>
          <w:p w:rsidR="006F4144" w:rsidRPr="005475EE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2929C7F" wp14:editId="5D8AA354">
                  <wp:extent cx="2594186" cy="1945640"/>
                  <wp:effectExtent l="19050" t="0" r="0" b="0"/>
                  <wp:docPr id="40" name="Imagen 76" descr="IMG_1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IMG_1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3" w:type="dxa"/>
          </w:tcPr>
          <w:p w:rsidR="006F4144" w:rsidRPr="005475EE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AA8BCA3" wp14:editId="26597B01">
                  <wp:extent cx="2614704" cy="1961028"/>
                  <wp:effectExtent l="19050" t="0" r="0" b="0"/>
                  <wp:docPr id="143" name="142 Imagen" descr="IMG_0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78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704" cy="1961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D17CEE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63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93621B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63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93621B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  <w:tc>
          <w:tcPr>
            <w:tcW w:w="4363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</w:tr>
    </w:tbl>
    <w:p w:rsidR="006F4144" w:rsidRDefault="006F4144" w:rsidP="00970872">
      <w:pPr>
        <w:spacing w:after="0" w:line="240" w:lineRule="auto"/>
      </w:pPr>
    </w:p>
    <w:p w:rsidR="003E4735" w:rsidRDefault="003E4735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F70AA3" w:rsidRDefault="00F70AA3" w:rsidP="003E4735">
      <w:pPr>
        <w:spacing w:after="0" w:line="240" w:lineRule="auto"/>
      </w:pPr>
    </w:p>
    <w:p w:rsidR="00F70AA3" w:rsidRDefault="00F70AA3" w:rsidP="003E4735">
      <w:pPr>
        <w:spacing w:after="0" w:line="240" w:lineRule="auto"/>
      </w:pPr>
    </w:p>
    <w:p w:rsidR="00F70AA3" w:rsidRDefault="00F70AA3" w:rsidP="003E4735">
      <w:pPr>
        <w:spacing w:after="0" w:line="240" w:lineRule="auto"/>
      </w:pPr>
    </w:p>
    <w:tbl>
      <w:tblPr>
        <w:tblW w:w="8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4"/>
      </w:tblGrid>
      <w:tr w:rsidR="006F4144" w:rsidTr="00F507F3">
        <w:trPr>
          <w:jc w:val="center"/>
        </w:trPr>
        <w:tc>
          <w:tcPr>
            <w:tcW w:w="8665" w:type="dxa"/>
            <w:gridSpan w:val="2"/>
            <w:tcBorders>
              <w:top w:val="nil"/>
              <w:left w:val="nil"/>
              <w:right w:val="nil"/>
            </w:tcBorders>
          </w:tcPr>
          <w:p w:rsidR="006F4144" w:rsidRDefault="006F4144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39 (7.410.044N 598.875E)</w:t>
            </w:r>
          </w:p>
        </w:tc>
      </w:tr>
      <w:tr w:rsidR="006F4144" w:rsidRPr="005475EE" w:rsidTr="00F507F3">
        <w:trPr>
          <w:trHeight w:val="3310"/>
          <w:jc w:val="center"/>
        </w:trPr>
        <w:tc>
          <w:tcPr>
            <w:tcW w:w="4331" w:type="dxa"/>
          </w:tcPr>
          <w:p w:rsidR="006F4144" w:rsidRPr="005475EE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D064BA4" wp14:editId="0590BE41">
                  <wp:extent cx="2594186" cy="1945640"/>
                  <wp:effectExtent l="19050" t="0" r="0" b="0"/>
                  <wp:docPr id="144" name="Imagen 78" descr="IMG_1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IMG_1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4" w:type="dxa"/>
          </w:tcPr>
          <w:p w:rsidR="006F4144" w:rsidRPr="005475EE" w:rsidRDefault="00F635A2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CDF77C4" wp14:editId="44025DDD">
                  <wp:extent cx="2596242" cy="1947182"/>
                  <wp:effectExtent l="19050" t="0" r="0" b="0"/>
                  <wp:docPr id="148" name="147 Imagen" descr="IMG_04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81.JP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242" cy="1947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64363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4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4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>25-50%</w:t>
            </w:r>
          </w:p>
        </w:tc>
        <w:tc>
          <w:tcPr>
            <w:tcW w:w="4334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25-50%</w:t>
            </w:r>
          </w:p>
        </w:tc>
      </w:tr>
    </w:tbl>
    <w:p w:rsidR="003E4735" w:rsidRDefault="003E4735" w:rsidP="003E4735">
      <w:pPr>
        <w:spacing w:after="0" w:line="240" w:lineRule="auto"/>
      </w:pPr>
    </w:p>
    <w:p w:rsidR="006F4144" w:rsidRDefault="006F4144" w:rsidP="003E4735">
      <w:pPr>
        <w:spacing w:after="0" w:line="240" w:lineRule="auto"/>
      </w:pPr>
    </w:p>
    <w:p w:rsidR="00C30468" w:rsidRDefault="00C30468" w:rsidP="00C30468">
      <w:pPr>
        <w:spacing w:after="0" w:line="240" w:lineRule="auto"/>
      </w:pPr>
    </w:p>
    <w:p w:rsidR="00C30468" w:rsidRDefault="00C30468" w:rsidP="00C30468">
      <w:pPr>
        <w:spacing w:after="0" w:line="240" w:lineRule="auto"/>
      </w:pPr>
    </w:p>
    <w:p w:rsidR="006F4144" w:rsidRDefault="006F4144" w:rsidP="00C30468">
      <w:pPr>
        <w:spacing w:after="0" w:line="240" w:lineRule="auto"/>
      </w:pPr>
    </w:p>
    <w:p w:rsidR="006F4144" w:rsidRDefault="006F4144" w:rsidP="00C30468">
      <w:pPr>
        <w:spacing w:after="0" w:line="240" w:lineRule="auto"/>
      </w:pPr>
    </w:p>
    <w:p w:rsidR="006F4144" w:rsidRDefault="006F4144" w:rsidP="00C30468">
      <w:pPr>
        <w:spacing w:after="0" w:line="240" w:lineRule="auto"/>
      </w:pPr>
    </w:p>
    <w:p w:rsidR="006F4144" w:rsidRDefault="006F4144" w:rsidP="00C30468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6F4144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6F4144" w:rsidRDefault="006F4144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40 (7.410.038N 598.779E)</w:t>
            </w:r>
          </w:p>
        </w:tc>
      </w:tr>
      <w:tr w:rsidR="006F4144" w:rsidRPr="005475EE" w:rsidTr="00F507F3">
        <w:trPr>
          <w:jc w:val="center"/>
        </w:trPr>
        <w:tc>
          <w:tcPr>
            <w:tcW w:w="4331" w:type="dxa"/>
          </w:tcPr>
          <w:p w:rsidR="006F4144" w:rsidRPr="005475EE" w:rsidRDefault="00A4073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7BCFE96" wp14:editId="787F80DA">
                  <wp:extent cx="2594186" cy="1945640"/>
                  <wp:effectExtent l="19050" t="0" r="0" b="0"/>
                  <wp:docPr id="395" name="Imagen 80" descr="IMG_1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MG_1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6F4144" w:rsidRPr="005475EE" w:rsidRDefault="0068100E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E7F2C85" wp14:editId="7FDBD7EF">
                  <wp:extent cx="2597762" cy="1948322"/>
                  <wp:effectExtent l="19050" t="0" r="0" b="0"/>
                  <wp:docPr id="401" name="400 Imagen" descr="IMG_04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85.JP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62" cy="1948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DF2817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6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F056F5" w:rsidRPr="00D26374" w:rsidTr="00F056F5">
        <w:trPr>
          <w:jc w:val="center"/>
        </w:trPr>
        <w:tc>
          <w:tcPr>
            <w:tcW w:w="4331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color w:val="000000"/>
                <w:sz w:val="16"/>
                <w:szCs w:val="16"/>
              </w:rPr>
              <w:t xml:space="preserve"> 50-75%</w:t>
            </w:r>
          </w:p>
        </w:tc>
        <w:tc>
          <w:tcPr>
            <w:tcW w:w="4336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6F4144" w:rsidRDefault="006F4144" w:rsidP="00C30468">
      <w:pPr>
        <w:spacing w:after="0" w:line="240" w:lineRule="auto"/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F70AA3" w:rsidRDefault="00F70AA3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F70AA3" w:rsidRDefault="00F70AA3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tbl>
      <w:tblPr>
        <w:tblW w:w="8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6F4144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6F4144" w:rsidRDefault="006F4144" w:rsidP="006F4144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sz w:val="18"/>
                <w:szCs w:val="18"/>
              </w:rPr>
              <w:t>ÁRBOL 41 (7.410.022N 598.674E)</w:t>
            </w:r>
          </w:p>
        </w:tc>
      </w:tr>
      <w:tr w:rsidR="00EF5000" w:rsidRPr="005475EE" w:rsidTr="00F507F3">
        <w:trPr>
          <w:jc w:val="center"/>
        </w:trPr>
        <w:tc>
          <w:tcPr>
            <w:tcW w:w="4331" w:type="dxa"/>
          </w:tcPr>
          <w:p w:rsidR="00EF5000" w:rsidRPr="005475EE" w:rsidRDefault="0068100E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6A40278" wp14:editId="3CFFB4E6">
                  <wp:extent cx="2594186" cy="1945640"/>
                  <wp:effectExtent l="19050" t="0" r="0" b="0"/>
                  <wp:docPr id="408" name="Imagen 82" descr="IMG_1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IMG_1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EF5000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8CBA655" wp14:editId="77B8EF5B">
                  <wp:extent cx="2606536" cy="1954902"/>
                  <wp:effectExtent l="19050" t="0" r="3314" b="0"/>
                  <wp:docPr id="414" name="413 Imagen" descr="IMG_04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88.JP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536" cy="1954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C125C8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B0014B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Muy Débil</w:t>
            </w:r>
          </w:p>
        </w:tc>
        <w:tc>
          <w:tcPr>
            <w:tcW w:w="435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Muy Débil</w:t>
            </w:r>
          </w:p>
        </w:tc>
      </w:tr>
      <w:tr w:rsidR="00784084" w:rsidRPr="00D26374" w:rsidTr="00B0014B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  <w:tc>
          <w:tcPr>
            <w:tcW w:w="435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6F4144" w:rsidRDefault="006F4144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EF5000" w:rsidRDefault="00EF5000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EF5000" w:rsidRDefault="00EF5000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F70AA3" w:rsidRDefault="00F70AA3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EF5000" w:rsidRDefault="00EF5000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EF5000" w:rsidRDefault="00EF5000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p w:rsidR="00EF5000" w:rsidRDefault="00EF5000" w:rsidP="00C30468">
      <w:pPr>
        <w:spacing w:after="0" w:line="240" w:lineRule="auto"/>
        <w:rPr>
          <w:rFonts w:ascii="Century Gothic" w:hAnsi="Century Gothic"/>
          <w:b/>
          <w:sz w:val="18"/>
          <w:szCs w:val="18"/>
        </w:rPr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7432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EF5000" w:rsidRDefault="00EF5000" w:rsidP="00574EFC">
            <w:pPr>
              <w:spacing w:after="0" w:line="240" w:lineRule="auto"/>
              <w:jc w:val="center"/>
            </w:pPr>
            <w:r w:rsidRPr="00D26374">
              <w:rPr>
                <w:rFonts w:ascii="Century Gothic" w:hAnsi="Century Gothic"/>
                <w:b/>
                <w:color w:val="000000"/>
                <w:sz w:val="18"/>
                <w:szCs w:val="18"/>
              </w:rPr>
              <w:t>ÁRBOL 42 (7.410.019N 598.608E)</w:t>
            </w:r>
          </w:p>
        </w:tc>
      </w:tr>
      <w:tr w:rsidR="00192D21" w:rsidRPr="005475EE">
        <w:trPr>
          <w:jc w:val="center"/>
        </w:trPr>
        <w:tc>
          <w:tcPr>
            <w:tcW w:w="4296" w:type="dxa"/>
          </w:tcPr>
          <w:p w:rsidR="00EF5000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55E58DA" wp14:editId="7F836CFF">
                  <wp:extent cx="2594186" cy="1945640"/>
                  <wp:effectExtent l="19050" t="0" r="0" b="0"/>
                  <wp:docPr id="415" name="Imagen 84" descr="IMG_1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IMG_1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EF5000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FF96F9D" wp14:editId="4F3BD956">
                  <wp:extent cx="2592493" cy="1944370"/>
                  <wp:effectExtent l="19050" t="0" r="0" b="0"/>
                  <wp:docPr id="419" name="418 Imagen" descr="IMG_0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10.JP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6020B0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9D42B5">
        <w:trPr>
          <w:jc w:val="center"/>
        </w:trPr>
        <w:tc>
          <w:tcPr>
            <w:tcW w:w="4296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299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9D42B5">
        <w:trPr>
          <w:jc w:val="center"/>
        </w:trPr>
        <w:tc>
          <w:tcPr>
            <w:tcW w:w="4296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299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433853" w:rsidRDefault="00433853" w:rsidP="00433853">
      <w:pPr>
        <w:spacing w:after="0" w:line="240" w:lineRule="auto"/>
      </w:pPr>
    </w:p>
    <w:p w:rsidR="00433853" w:rsidRPr="00D85870" w:rsidRDefault="00433853" w:rsidP="00CA3FFE">
      <w:pPr>
        <w:spacing w:after="0" w:line="240" w:lineRule="auto"/>
        <w:rPr>
          <w:color w:val="000000"/>
        </w:rPr>
      </w:pPr>
    </w:p>
    <w:p w:rsidR="00627D4E" w:rsidRDefault="00627D4E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4"/>
        <w:gridCol w:w="4333"/>
      </w:tblGrid>
      <w:tr w:rsidR="00B92718" w:rsidTr="005475EE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B92718" w:rsidRDefault="00B92718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43 (7.410.079N 598.637E)</w:t>
            </w:r>
          </w:p>
        </w:tc>
      </w:tr>
      <w:tr w:rsidR="00B92718" w:rsidRPr="005475EE" w:rsidTr="00F507F3">
        <w:trPr>
          <w:jc w:val="center"/>
        </w:trPr>
        <w:tc>
          <w:tcPr>
            <w:tcW w:w="4334" w:type="dxa"/>
          </w:tcPr>
          <w:p w:rsidR="00B92718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3AD090B" wp14:editId="20409D46">
                  <wp:extent cx="2594186" cy="1945640"/>
                  <wp:effectExtent l="19050" t="0" r="0" b="0"/>
                  <wp:docPr id="420" name="Imagen 86" descr="IMG_1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MG_1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3" w:type="dxa"/>
          </w:tcPr>
          <w:p w:rsidR="00B92718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9DE5BB2" wp14:editId="1270B0A1">
                  <wp:extent cx="2595248" cy="1946436"/>
                  <wp:effectExtent l="19050" t="0" r="0" b="0"/>
                  <wp:docPr id="421" name="420 Imagen" descr="IMG_05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03.JP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248" cy="194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150EB">
        <w:trPr>
          <w:jc w:val="center"/>
        </w:trPr>
        <w:tc>
          <w:tcPr>
            <w:tcW w:w="433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3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6F7E3F">
        <w:trPr>
          <w:jc w:val="center"/>
        </w:trPr>
        <w:tc>
          <w:tcPr>
            <w:tcW w:w="433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33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6F7E3F">
        <w:trPr>
          <w:jc w:val="center"/>
        </w:trPr>
        <w:tc>
          <w:tcPr>
            <w:tcW w:w="433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3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tbl>
      <w:tblPr>
        <w:tblW w:w="86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6"/>
      </w:tblGrid>
      <w:tr w:rsidR="00B92718" w:rsidTr="00F507F3">
        <w:trPr>
          <w:jc w:val="center"/>
        </w:trPr>
        <w:tc>
          <w:tcPr>
            <w:tcW w:w="8667" w:type="dxa"/>
            <w:gridSpan w:val="2"/>
            <w:tcBorders>
              <w:top w:val="nil"/>
              <w:left w:val="nil"/>
              <w:right w:val="nil"/>
            </w:tcBorders>
          </w:tcPr>
          <w:p w:rsidR="00B92718" w:rsidRDefault="00B92718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44 (7.410.085N 598.654E)</w:t>
            </w:r>
          </w:p>
        </w:tc>
      </w:tr>
      <w:tr w:rsidR="00B92718" w:rsidRPr="005475EE" w:rsidTr="00F507F3">
        <w:trPr>
          <w:jc w:val="center"/>
        </w:trPr>
        <w:tc>
          <w:tcPr>
            <w:tcW w:w="4331" w:type="dxa"/>
          </w:tcPr>
          <w:p w:rsidR="00B92718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2A98C05" wp14:editId="6D6DA04A">
                  <wp:extent cx="2594186" cy="1945640"/>
                  <wp:effectExtent l="19050" t="0" r="0" b="0"/>
                  <wp:docPr id="422" name="Imagen 88" descr="IMG_1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IMG_1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6" w:type="dxa"/>
          </w:tcPr>
          <w:p w:rsidR="00B92718" w:rsidRPr="005475EE" w:rsidRDefault="00B76EE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1AB161E" wp14:editId="3B7C51A5">
                  <wp:extent cx="2597736" cy="1948302"/>
                  <wp:effectExtent l="19050" t="0" r="0" b="0"/>
                  <wp:docPr id="423" name="422 Imagen" descr="IMG_0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00.JP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36" cy="194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131F9B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9569CD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3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9569CD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8"/>
      </w:tblGrid>
      <w:tr w:rsidR="00B92718" w:rsidTr="00F507F3">
        <w:trPr>
          <w:jc w:val="center"/>
        </w:trPr>
        <w:tc>
          <w:tcPr>
            <w:tcW w:w="8669" w:type="dxa"/>
            <w:gridSpan w:val="2"/>
            <w:tcBorders>
              <w:top w:val="nil"/>
              <w:left w:val="nil"/>
              <w:right w:val="nil"/>
            </w:tcBorders>
          </w:tcPr>
          <w:p w:rsidR="00B92718" w:rsidRDefault="00B92718" w:rsidP="00BD79DB">
            <w:pPr>
              <w:spacing w:after="0" w:line="240" w:lineRule="auto"/>
              <w:jc w:val="center"/>
            </w:pPr>
            <w:r w:rsidRPr="00017959">
              <w:rPr>
                <w:rFonts w:ascii="Century Gothic" w:hAnsi="Century Gothic"/>
                <w:b/>
                <w:sz w:val="18"/>
                <w:szCs w:val="18"/>
                <w:highlight w:val="yellow"/>
              </w:rPr>
              <w:t>ÁRBOL 45 (7.410.091N 598.693E)</w:t>
            </w:r>
          </w:p>
        </w:tc>
      </w:tr>
      <w:tr w:rsidR="00B92718" w:rsidRPr="005475EE" w:rsidTr="00F507F3">
        <w:trPr>
          <w:jc w:val="center"/>
        </w:trPr>
        <w:tc>
          <w:tcPr>
            <w:tcW w:w="4331" w:type="dxa"/>
          </w:tcPr>
          <w:p w:rsidR="00B92718" w:rsidRPr="005475EE" w:rsidRDefault="0066404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DDF5484" wp14:editId="7BBA44CF">
                  <wp:extent cx="2594186" cy="1945640"/>
                  <wp:effectExtent l="19050" t="0" r="0" b="0"/>
                  <wp:docPr id="424" name="Imagen 90" descr="IMG_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IMG_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8" w:type="dxa"/>
          </w:tcPr>
          <w:p w:rsidR="00B92718" w:rsidRPr="005475EE" w:rsidRDefault="0066404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3EEB8F4" wp14:editId="683A36F0">
                  <wp:extent cx="2598833" cy="1949125"/>
                  <wp:effectExtent l="19050" t="0" r="0" b="0"/>
                  <wp:docPr id="425" name="424 Imagen" descr="IMG_0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99.JP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833" cy="194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CB4D54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8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6974E8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8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6974E8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38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tbl>
      <w:tblPr>
        <w:tblW w:w="8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34"/>
      </w:tblGrid>
      <w:tr w:rsidR="00B92718" w:rsidTr="00F507F3">
        <w:trPr>
          <w:jc w:val="center"/>
        </w:trPr>
        <w:tc>
          <w:tcPr>
            <w:tcW w:w="8665" w:type="dxa"/>
            <w:gridSpan w:val="2"/>
            <w:tcBorders>
              <w:top w:val="nil"/>
              <w:left w:val="nil"/>
              <w:right w:val="nil"/>
            </w:tcBorders>
          </w:tcPr>
          <w:p w:rsidR="00B92718" w:rsidRDefault="00B92718" w:rsidP="00BD79DB">
            <w:pPr>
              <w:spacing w:after="0" w:line="240" w:lineRule="auto"/>
              <w:jc w:val="center"/>
            </w:pPr>
            <w:r w:rsidRPr="00017959">
              <w:rPr>
                <w:rFonts w:ascii="Century Gothic" w:hAnsi="Century Gothic"/>
                <w:b/>
                <w:sz w:val="18"/>
                <w:szCs w:val="18"/>
                <w:highlight w:val="yellow"/>
              </w:rPr>
              <w:t>ÁRBOL 46 (7.410.086N 598.697E)</w:t>
            </w:r>
          </w:p>
        </w:tc>
      </w:tr>
      <w:tr w:rsidR="00B92718" w:rsidRPr="005475EE" w:rsidTr="00F507F3">
        <w:trPr>
          <w:jc w:val="center"/>
        </w:trPr>
        <w:tc>
          <w:tcPr>
            <w:tcW w:w="4331" w:type="dxa"/>
          </w:tcPr>
          <w:p w:rsidR="00B92718" w:rsidRPr="005475EE" w:rsidRDefault="0066404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647505A" wp14:editId="58E28999">
                  <wp:extent cx="2594186" cy="1945640"/>
                  <wp:effectExtent l="19050" t="0" r="0" b="0"/>
                  <wp:docPr id="426" name="Imagen 92" descr="IMG_1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1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4" w:type="dxa"/>
          </w:tcPr>
          <w:p w:rsidR="00B92718" w:rsidRPr="005475EE" w:rsidRDefault="00664040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5C5AAEC" wp14:editId="0B3AC846">
                  <wp:extent cx="2595904" cy="1946928"/>
                  <wp:effectExtent l="19050" t="0" r="0" b="0"/>
                  <wp:docPr id="427" name="426 Imagen" descr="IMG_0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97.JP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904" cy="1946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443F34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4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7334FE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34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7334FE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34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6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56"/>
      </w:tblGrid>
      <w:tr w:rsidR="00B92718" w:rsidRPr="00784084" w:rsidTr="001C056E">
        <w:trPr>
          <w:jc w:val="center"/>
        </w:trPr>
        <w:tc>
          <w:tcPr>
            <w:tcW w:w="8688" w:type="dxa"/>
            <w:gridSpan w:val="2"/>
            <w:tcBorders>
              <w:top w:val="nil"/>
              <w:left w:val="nil"/>
              <w:right w:val="nil"/>
            </w:tcBorders>
          </w:tcPr>
          <w:p w:rsidR="00B92718" w:rsidRPr="00784084" w:rsidRDefault="00B92718" w:rsidP="00BD79DB">
            <w:pPr>
              <w:spacing w:after="0" w:line="240" w:lineRule="auto"/>
              <w:jc w:val="center"/>
            </w:pPr>
            <w:r w:rsidRPr="00784084">
              <w:rPr>
                <w:rFonts w:ascii="Century Gothic" w:hAnsi="Century Gothic"/>
                <w:b/>
                <w:color w:val="000000"/>
                <w:sz w:val="18"/>
                <w:szCs w:val="18"/>
              </w:rPr>
              <w:t>ÁRBOL 47 (7.410.103N 598.786E)</w:t>
            </w:r>
          </w:p>
        </w:tc>
      </w:tr>
      <w:tr w:rsidR="00B92718" w:rsidRPr="00784084" w:rsidTr="001C056E">
        <w:trPr>
          <w:jc w:val="center"/>
        </w:trPr>
        <w:tc>
          <w:tcPr>
            <w:tcW w:w="4332" w:type="dxa"/>
          </w:tcPr>
          <w:p w:rsidR="00B92718" w:rsidRPr="00784084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01E22B62" wp14:editId="5CA6FAA8">
                  <wp:extent cx="2594186" cy="1945640"/>
                  <wp:effectExtent l="19050" t="0" r="0" b="0"/>
                  <wp:docPr id="428" name="Imagen 94" descr="IMG_1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1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B92718" w:rsidRPr="00784084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784084">
              <w:rPr>
                <w:noProof/>
                <w:lang w:val="es-CL" w:eastAsia="es-CL"/>
              </w:rPr>
              <w:drawing>
                <wp:inline distT="0" distB="0" distL="0" distR="0" wp14:anchorId="0CEAF7BF" wp14:editId="2D2F1668">
                  <wp:extent cx="2607238" cy="1955429"/>
                  <wp:effectExtent l="19050" t="0" r="2612" b="0"/>
                  <wp:docPr id="429" name="428 Imagen" descr="IMG_04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83.JP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238" cy="1955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784084" w:rsidTr="00B22482">
        <w:trPr>
          <w:jc w:val="center"/>
        </w:trPr>
        <w:tc>
          <w:tcPr>
            <w:tcW w:w="4332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 w:rsidRPr="00784084"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784084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Abril,</w:t>
            </w:r>
            <w:r w:rsidRPr="00784084"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784084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784084" w:rsidTr="00204870">
        <w:trPr>
          <w:jc w:val="center"/>
        </w:trPr>
        <w:tc>
          <w:tcPr>
            <w:tcW w:w="4332" w:type="dxa"/>
          </w:tcPr>
          <w:p w:rsidR="00784084" w:rsidRPr="00784084" w:rsidRDefault="00784084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>Vitalidad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:</w:t>
            </w: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 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Crecimiento normal</w:t>
            </w:r>
          </w:p>
        </w:tc>
        <w:tc>
          <w:tcPr>
            <w:tcW w:w="4356" w:type="dxa"/>
          </w:tcPr>
          <w:p w:rsidR="00784084" w:rsidRPr="00784084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>Vitalidad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:</w:t>
            </w: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 xml:space="preserve"> 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Crecimiento normal</w:t>
            </w:r>
          </w:p>
        </w:tc>
      </w:tr>
      <w:tr w:rsidR="00784084" w:rsidRPr="00D26374" w:rsidTr="00204870">
        <w:trPr>
          <w:jc w:val="center"/>
        </w:trPr>
        <w:tc>
          <w:tcPr>
            <w:tcW w:w="4332" w:type="dxa"/>
          </w:tcPr>
          <w:p w:rsidR="00784084" w:rsidRPr="00784084" w:rsidRDefault="00784084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>Porcentaje copa verde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: 50-75%</w:t>
            </w:r>
          </w:p>
        </w:tc>
        <w:tc>
          <w:tcPr>
            <w:tcW w:w="4356" w:type="dxa"/>
          </w:tcPr>
          <w:p w:rsidR="00784084" w:rsidRPr="00784084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 w:rsidRPr="00784084">
              <w:rPr>
                <w:rFonts w:ascii="Century Gothic" w:hAnsi="Century Gothic"/>
                <w:b/>
                <w:color w:val="000000"/>
                <w:sz w:val="16"/>
                <w:szCs w:val="16"/>
              </w:rPr>
              <w:t>Porcentaje copa verde</w:t>
            </w:r>
            <w:r w:rsidRPr="00784084">
              <w:rPr>
                <w:rFonts w:ascii="Century Gothic" w:hAnsi="Century Gothic"/>
                <w:color w:val="000000"/>
                <w:sz w:val="16"/>
                <w:szCs w:val="16"/>
              </w:rPr>
              <w:t>: 50-75%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B92718" w:rsidRDefault="00B92718" w:rsidP="00CA3FFE">
      <w:pPr>
        <w:spacing w:after="0" w:line="240" w:lineRule="auto"/>
      </w:pPr>
    </w:p>
    <w:tbl>
      <w:tblPr>
        <w:tblW w:w="8687" w:type="dxa"/>
        <w:jc w:val="center"/>
        <w:tblInd w:w="-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1"/>
        <w:gridCol w:w="4356"/>
      </w:tblGrid>
      <w:tr w:rsidR="00B92718" w:rsidTr="00F507F3">
        <w:trPr>
          <w:jc w:val="center"/>
        </w:trPr>
        <w:tc>
          <w:tcPr>
            <w:tcW w:w="8687" w:type="dxa"/>
            <w:gridSpan w:val="2"/>
            <w:tcBorders>
              <w:top w:val="nil"/>
              <w:left w:val="nil"/>
              <w:right w:val="nil"/>
            </w:tcBorders>
          </w:tcPr>
          <w:p w:rsidR="00B92718" w:rsidRDefault="00B92718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48 (7.410.129N 598.519E)</w:t>
            </w:r>
          </w:p>
        </w:tc>
      </w:tr>
      <w:tr w:rsidR="00B92718" w:rsidRPr="005475EE" w:rsidTr="00F507F3">
        <w:trPr>
          <w:jc w:val="center"/>
        </w:trPr>
        <w:tc>
          <w:tcPr>
            <w:tcW w:w="4331" w:type="dxa"/>
          </w:tcPr>
          <w:p w:rsidR="00B92718" w:rsidRPr="005475EE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1DA21B8" wp14:editId="584C9614">
                  <wp:extent cx="2594186" cy="1945640"/>
                  <wp:effectExtent l="19050" t="0" r="0" b="0"/>
                  <wp:docPr id="430" name="Imagen 96" descr="IMG_1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1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:rsidR="00B92718" w:rsidRPr="005475EE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D2653A9" wp14:editId="12643E6F">
                  <wp:extent cx="2601330" cy="1950998"/>
                  <wp:effectExtent l="19050" t="0" r="8520" b="0"/>
                  <wp:docPr id="431" name="430 Imagen" descr="IMG_0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06.JP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330" cy="1950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1E2382">
        <w:trPr>
          <w:jc w:val="center"/>
        </w:trPr>
        <w:tc>
          <w:tcPr>
            <w:tcW w:w="4331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56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C248C3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  <w:tc>
          <w:tcPr>
            <w:tcW w:w="435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784084" w:rsidRPr="00D26374" w:rsidTr="00C248C3">
        <w:trPr>
          <w:jc w:val="center"/>
        </w:trPr>
        <w:tc>
          <w:tcPr>
            <w:tcW w:w="4331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  <w:tc>
          <w:tcPr>
            <w:tcW w:w="4356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50-75%</w:t>
            </w:r>
          </w:p>
        </w:tc>
      </w:tr>
    </w:tbl>
    <w:p w:rsidR="00B92718" w:rsidRDefault="00B92718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7"/>
        <w:gridCol w:w="4298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49 (7.410.028N 598.784N)</w:t>
            </w:r>
          </w:p>
        </w:tc>
      </w:tr>
      <w:tr w:rsidR="00FB35BA" w:rsidRPr="005475EE">
        <w:trPr>
          <w:jc w:val="center"/>
        </w:trPr>
        <w:tc>
          <w:tcPr>
            <w:tcW w:w="4297" w:type="dxa"/>
          </w:tcPr>
          <w:p w:rsidR="00BD79DB" w:rsidRPr="005475EE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2BCD070" wp14:editId="20950EDD">
                  <wp:extent cx="2567940" cy="1925955"/>
                  <wp:effectExtent l="19050" t="0" r="3810" b="0"/>
                  <wp:docPr id="432" name="Imagen 98" descr="IMG_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1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8" w:type="dxa"/>
          </w:tcPr>
          <w:p w:rsidR="00BD79DB" w:rsidRPr="005475EE" w:rsidRDefault="00820F96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167F448" wp14:editId="5C1316EA">
                  <wp:extent cx="2592070" cy="1944052"/>
                  <wp:effectExtent l="19050" t="0" r="0" b="0"/>
                  <wp:docPr id="433" name="432 Imagen" descr="IMG_0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87.JP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70" cy="1944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5E4839">
        <w:trPr>
          <w:jc w:val="center"/>
        </w:trPr>
        <w:tc>
          <w:tcPr>
            <w:tcW w:w="4297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8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4C4BE9">
        <w:trPr>
          <w:jc w:val="center"/>
        </w:trPr>
        <w:tc>
          <w:tcPr>
            <w:tcW w:w="4297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8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4C4BE9">
        <w:trPr>
          <w:jc w:val="center"/>
        </w:trPr>
        <w:tc>
          <w:tcPr>
            <w:tcW w:w="4297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8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664" w:type="dxa"/>
        <w:jc w:val="center"/>
        <w:tblInd w:w="-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32"/>
        <w:gridCol w:w="4332"/>
      </w:tblGrid>
      <w:tr w:rsidR="00BD79DB" w:rsidTr="001C056E">
        <w:trPr>
          <w:jc w:val="center"/>
        </w:trPr>
        <w:tc>
          <w:tcPr>
            <w:tcW w:w="8664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50 (7.410.005N  598.748E)</w:t>
            </w:r>
          </w:p>
        </w:tc>
      </w:tr>
      <w:tr w:rsidR="00BD79DB" w:rsidRPr="005475EE" w:rsidTr="001C056E">
        <w:trPr>
          <w:jc w:val="center"/>
        </w:trPr>
        <w:tc>
          <w:tcPr>
            <w:tcW w:w="4332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846243F" wp14:editId="25E94853">
                  <wp:extent cx="2594186" cy="1945640"/>
                  <wp:effectExtent l="19050" t="0" r="0" b="0"/>
                  <wp:docPr id="434" name="Imagen 100" descr="IMG_1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1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2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1885DEA" wp14:editId="6787919A">
                  <wp:extent cx="2595146" cy="1946360"/>
                  <wp:effectExtent l="19050" t="0" r="0" b="0"/>
                  <wp:docPr id="435" name="434 Imagen" descr="IMG_04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94.JP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146" cy="194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E1527B">
        <w:trPr>
          <w:jc w:val="center"/>
        </w:trPr>
        <w:tc>
          <w:tcPr>
            <w:tcW w:w="4332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32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332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32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F056F5" w:rsidRPr="00D26374" w:rsidTr="00F056F5">
        <w:trPr>
          <w:jc w:val="center"/>
        </w:trPr>
        <w:tc>
          <w:tcPr>
            <w:tcW w:w="4332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- </w:t>
            </w:r>
          </w:p>
        </w:tc>
        <w:tc>
          <w:tcPr>
            <w:tcW w:w="4332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51 (7.409.998N 598.696E)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6DD4120" wp14:editId="11183F78">
                  <wp:extent cx="2594186" cy="1945640"/>
                  <wp:effectExtent l="19050" t="0" r="0" b="0"/>
                  <wp:docPr id="436" name="Imagen 102" descr="IMG_1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1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A47A613" wp14:editId="59BB0BAE">
                  <wp:extent cx="2592493" cy="1944370"/>
                  <wp:effectExtent l="19050" t="0" r="0" b="0"/>
                  <wp:docPr id="437" name="436 Imagen" descr="IMG_0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93.JP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5E0CF1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52 (7.409.999N 598.688E)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C33190A" wp14:editId="2F54725F">
                  <wp:extent cx="2567940" cy="1925955"/>
                  <wp:effectExtent l="19050" t="0" r="3810" b="0"/>
                  <wp:docPr id="439" name="Imagen 104" descr="IMG_1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1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5B462E7" wp14:editId="04432132">
                  <wp:extent cx="2592493" cy="1944370"/>
                  <wp:effectExtent l="19050" t="0" r="0" b="0"/>
                  <wp:docPr id="440" name="439 Imagen" descr="IMG_0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490.JP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D6E91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53 (7.410.005N 598.619E)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4DD6748" wp14:editId="6CD03C1A">
                  <wp:extent cx="2567940" cy="1925955"/>
                  <wp:effectExtent l="19050" t="0" r="3810" b="0"/>
                  <wp:docPr id="441" name="Imagen 106" descr="IMG_1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1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B9E9088" wp14:editId="5D1B7836">
                  <wp:extent cx="2592493" cy="1944370"/>
                  <wp:effectExtent l="19050" t="0" r="0" b="0"/>
                  <wp:docPr id="442" name="441 Imagen" descr="IMG_0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13.JP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E3732C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F056F5" w:rsidRPr="00D26374" w:rsidTr="00F056F5">
        <w:trPr>
          <w:jc w:val="center"/>
        </w:trPr>
        <w:tc>
          <w:tcPr>
            <w:tcW w:w="4296" w:type="dxa"/>
            <w:vAlign w:val="center"/>
          </w:tcPr>
          <w:p w:rsidR="00F056F5" w:rsidRDefault="00F056F5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9" w:type="dxa"/>
            <w:vAlign w:val="bottom"/>
          </w:tcPr>
          <w:p w:rsidR="00F056F5" w:rsidRPr="00200AB2" w:rsidRDefault="00F056F5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D12111" w:rsidRDefault="00D12111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54 (7.409.990N 598.624E)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A56B742" wp14:editId="0BC118E6">
                  <wp:extent cx="2567940" cy="1925955"/>
                  <wp:effectExtent l="19050" t="0" r="3810" b="0"/>
                  <wp:docPr id="443" name="Imagen 108" descr="IMG_1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1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925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9E4F2B2" wp14:editId="2F3F408D">
                  <wp:extent cx="2592493" cy="1944370"/>
                  <wp:effectExtent l="19050" t="0" r="0" b="0"/>
                  <wp:docPr id="444" name="443 Imagen" descr="IMG_0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14.JP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2070AF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6A3D45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6A3D45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5475EE" w:rsidRDefault="005475EE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3825D0" w:rsidP="00BD79DB">
            <w:pPr>
              <w:spacing w:after="0" w:line="240" w:lineRule="auto"/>
              <w:jc w:val="center"/>
            </w:pPr>
            <w:r>
              <w:rPr>
                <w:rFonts w:ascii="Century Gothic" w:hAnsi="Century Gothic"/>
                <w:b/>
                <w:sz w:val="18"/>
                <w:szCs w:val="18"/>
              </w:rPr>
              <w:t>A</w:t>
            </w:r>
            <w:r w:rsidR="00BD79DB" w:rsidRPr="004B1029">
              <w:rPr>
                <w:rFonts w:ascii="Century Gothic" w:hAnsi="Century Gothic"/>
                <w:b/>
                <w:sz w:val="18"/>
                <w:szCs w:val="18"/>
              </w:rPr>
              <w:t>RBOL 55 (7.409.931N 598.593E)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C8531DA" wp14:editId="5CD65E52">
                  <wp:extent cx="2594186" cy="1945640"/>
                  <wp:effectExtent l="19050" t="0" r="0" b="0"/>
                  <wp:docPr id="445" name="Imagen 110" descr="IMG_1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1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6ED5FBC" wp14:editId="7B7E7101">
                  <wp:extent cx="2592493" cy="1944370"/>
                  <wp:effectExtent l="19050" t="0" r="0" b="0"/>
                  <wp:docPr id="446" name="445 Imagen" descr="IMG_0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19.JP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4D5073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F31DB7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200AB2" w:rsidRPr="00D26374" w:rsidTr="00F31DB7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5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6"/>
        <w:gridCol w:w="4299"/>
      </w:tblGrid>
      <w:tr w:rsidR="00BD79DB">
        <w:trPr>
          <w:jc w:val="center"/>
        </w:trPr>
        <w:tc>
          <w:tcPr>
            <w:tcW w:w="8595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56 (7.409.957N 598.564E)</w:t>
            </w:r>
          </w:p>
        </w:tc>
      </w:tr>
      <w:tr w:rsidR="00BD79DB" w:rsidRPr="005475EE">
        <w:trPr>
          <w:jc w:val="center"/>
        </w:trPr>
        <w:tc>
          <w:tcPr>
            <w:tcW w:w="4296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572A05D" wp14:editId="697EDED5">
                  <wp:extent cx="2594186" cy="1945640"/>
                  <wp:effectExtent l="19050" t="0" r="0" b="0"/>
                  <wp:docPr id="447" name="Imagen 112" descr="IMG_1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1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9" w:type="dxa"/>
          </w:tcPr>
          <w:p w:rsidR="00BD79DB" w:rsidRPr="005475EE" w:rsidRDefault="003B0AA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337836B" wp14:editId="43B98B3E">
                  <wp:extent cx="2592493" cy="1944370"/>
                  <wp:effectExtent l="19050" t="0" r="0" b="0"/>
                  <wp:docPr id="448" name="447 Imagen" descr="IMG_0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16.JP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493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BF3043">
        <w:trPr>
          <w:jc w:val="center"/>
        </w:trPr>
        <w:tc>
          <w:tcPr>
            <w:tcW w:w="4296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299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0F454C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0F454C">
        <w:trPr>
          <w:jc w:val="center"/>
        </w:trPr>
        <w:tc>
          <w:tcPr>
            <w:tcW w:w="4296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-  </w:t>
            </w:r>
          </w:p>
        </w:tc>
        <w:tc>
          <w:tcPr>
            <w:tcW w:w="4299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p w:rsidR="00F70AA3" w:rsidRDefault="00753CFD" w:rsidP="00CA3FFE">
      <w:pPr>
        <w:spacing w:after="0" w:line="240" w:lineRule="auto"/>
      </w:pPr>
      <w:r>
        <w:lastRenderedPageBreak/>
        <w:t xml:space="preserve"> </w:t>
      </w:r>
      <w:r>
        <w:tab/>
      </w: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D55953" w:rsidRDefault="00D55953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BD79DB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57 (7.409.952N 598.546E)</w:t>
            </w:r>
          </w:p>
        </w:tc>
      </w:tr>
      <w:tr w:rsidR="00BD79DB" w:rsidRPr="005475EE">
        <w:trPr>
          <w:jc w:val="center"/>
        </w:trPr>
        <w:tc>
          <w:tcPr>
            <w:tcW w:w="4394" w:type="dxa"/>
          </w:tcPr>
          <w:p w:rsidR="00BD79DB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9E9435F" wp14:editId="64CA8A1F">
                  <wp:extent cx="2643293" cy="1982470"/>
                  <wp:effectExtent l="19050" t="0" r="4657" b="0"/>
                  <wp:docPr id="449" name="Imagen 114" descr="IMG_1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1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293" cy="1982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BD79DB" w:rsidRPr="005475EE" w:rsidRDefault="00634AAD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634AAD">
              <w:rPr>
                <w:noProof/>
                <w:lang w:val="es-CL" w:eastAsia="es-CL"/>
              </w:rPr>
              <w:drawing>
                <wp:inline distT="0" distB="0" distL="0" distR="0" wp14:anchorId="4921C418" wp14:editId="2F6C97B9">
                  <wp:extent cx="2643293" cy="1982469"/>
                  <wp:effectExtent l="19050" t="0" r="4657" b="0"/>
                  <wp:docPr id="9" name="Imagen 114" descr="IMG_1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1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293" cy="1982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65E13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765FE3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765FE3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>Porcentaje copa verde</w:t>
            </w:r>
            <w:r w:rsidRPr="00F32A53">
              <w:rPr>
                <w:rFonts w:ascii="Century Gothic" w:hAnsi="Century Gothic"/>
                <w:b/>
                <w:sz w:val="16"/>
                <w:szCs w:val="16"/>
              </w:rPr>
              <w:t xml:space="preserve">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BD79DB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58 (7.410.152N 598.612E)</w:t>
            </w:r>
          </w:p>
        </w:tc>
      </w:tr>
      <w:tr w:rsidR="00BD79DB" w:rsidRPr="005475EE">
        <w:trPr>
          <w:jc w:val="center"/>
        </w:trPr>
        <w:tc>
          <w:tcPr>
            <w:tcW w:w="4394" w:type="dxa"/>
          </w:tcPr>
          <w:p w:rsidR="00BD79DB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0224B17" wp14:editId="4EA7995B">
                  <wp:extent cx="2594186" cy="1945640"/>
                  <wp:effectExtent l="19050" t="0" r="0" b="0"/>
                  <wp:docPr id="451" name="Imagen 116" descr="IMG_1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1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BD79DB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EB31666" wp14:editId="076EEE79">
                  <wp:extent cx="2591980" cy="1943985"/>
                  <wp:effectExtent l="19050" t="0" r="0" b="0"/>
                  <wp:docPr id="452" name="451 Imagen" descr="IMG_0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04.JP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80" cy="194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A65C52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B767AB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 xml:space="preserve"> Crecimiento normal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Crecimiento normal</w:t>
            </w:r>
          </w:p>
        </w:tc>
      </w:tr>
      <w:tr w:rsidR="00200AB2" w:rsidRPr="00D26374" w:rsidTr="00B767AB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75-100%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BD79DB" w:rsidRDefault="00BD79DB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BD79DB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BD79DB" w:rsidRDefault="00BD79DB" w:rsidP="00BD79D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59 (7.410.050N 598.085E)</w:t>
            </w:r>
          </w:p>
        </w:tc>
      </w:tr>
      <w:tr w:rsidR="00BD79DB" w:rsidRPr="005475EE">
        <w:trPr>
          <w:jc w:val="center"/>
        </w:trPr>
        <w:tc>
          <w:tcPr>
            <w:tcW w:w="4394" w:type="dxa"/>
          </w:tcPr>
          <w:p w:rsidR="00BD79DB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BB6CC10" wp14:editId="7EBF30B7">
                  <wp:extent cx="2594186" cy="1945640"/>
                  <wp:effectExtent l="19050" t="0" r="0" b="0"/>
                  <wp:docPr id="453" name="Imagen 118" descr="IMG_1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1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BD79DB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7BCD173" wp14:editId="71BBCAB8">
                  <wp:extent cx="2591980" cy="1943985"/>
                  <wp:effectExtent l="19050" t="0" r="0" b="0"/>
                  <wp:docPr id="454" name="453 Imagen" descr="IMG_05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38.JP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80" cy="194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8B696E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8C57BF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8C57BF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BD79DB" w:rsidRDefault="00BD79DB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60 (7.410.032N 597.523E)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706A959F" wp14:editId="43FAE1A2">
                  <wp:extent cx="2594186" cy="1945640"/>
                  <wp:effectExtent l="19050" t="0" r="0" b="0"/>
                  <wp:docPr id="455" name="Imagen 120" descr="IMG_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1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B6796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AAEDAD9" wp14:editId="710E65E2">
                  <wp:extent cx="2596862" cy="1947647"/>
                  <wp:effectExtent l="19050" t="0" r="0" b="0"/>
                  <wp:docPr id="456" name="455 Imagen" descr="IMG_0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614.JP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862" cy="1947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C7265B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FC4A3D">
        <w:trPr>
          <w:jc w:val="center"/>
        </w:trPr>
        <w:tc>
          <w:tcPr>
            <w:tcW w:w="439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95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784084" w:rsidRPr="00D26374" w:rsidTr="00FC4A3D">
        <w:trPr>
          <w:jc w:val="center"/>
        </w:trPr>
        <w:tc>
          <w:tcPr>
            <w:tcW w:w="439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  <w:tc>
          <w:tcPr>
            <w:tcW w:w="4395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5-25%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61 (7.410.272N 597.800E)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F203E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 w:rsidRPr="005475EE">
              <w:rPr>
                <w:noProof/>
                <w:lang w:val="es-CL" w:eastAsia="es-CL"/>
              </w:rPr>
              <w:drawing>
                <wp:inline distT="0" distB="0" distL="0" distR="0" wp14:anchorId="51CF1036" wp14:editId="0FADD085">
                  <wp:extent cx="2666561" cy="1999921"/>
                  <wp:effectExtent l="19050" t="0" r="439" b="0"/>
                  <wp:docPr id="457" name="Imagen 122" descr="IMG_1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1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561" cy="1999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F203E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A253D2F" wp14:editId="21A8F6C3">
                  <wp:extent cx="2653453" cy="1990090"/>
                  <wp:effectExtent l="19050" t="0" r="0" b="0"/>
                  <wp:docPr id="458" name="457 Imagen" descr="IMG_0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92.JP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3453" cy="199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7D0704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A54DF5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A54DF5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D12111" w:rsidRDefault="00D12111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62 (7.410.259N 597.902E)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046D6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28CC5C0" wp14:editId="2D8B3636">
                  <wp:extent cx="2594186" cy="1945640"/>
                  <wp:effectExtent l="19050" t="0" r="0" b="0"/>
                  <wp:docPr id="459" name="Imagen 124" descr="IMG_1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1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046D6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0AB78D4" wp14:editId="5D47343B">
                  <wp:extent cx="2597068" cy="1947801"/>
                  <wp:effectExtent l="19050" t="0" r="0" b="0"/>
                  <wp:docPr id="461" name="460 Imagen" descr="IMG_05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63.JP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068" cy="194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74315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EB2512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EB2512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63 (7.410.264N 597.920E)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046D6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4B4F477" wp14:editId="7D1346ED">
                  <wp:extent cx="2659157" cy="1994368"/>
                  <wp:effectExtent l="19050" t="0" r="7843" b="0"/>
                  <wp:docPr id="462" name="Imagen 126" descr="IMG_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1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157" cy="19943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046D6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7950029" wp14:editId="5A340DB8">
                  <wp:extent cx="2653453" cy="1990090"/>
                  <wp:effectExtent l="19050" t="0" r="0" b="0"/>
                  <wp:docPr id="463" name="462 Imagen" descr="IMG_05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58.JP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3453" cy="199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8B0163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F70373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F70373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Pr="00B21BB0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64 (7.410.255N 597.908E)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046D64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884FAF7" wp14:editId="709C7A98">
                  <wp:extent cx="2594186" cy="1945640"/>
                  <wp:effectExtent l="19050" t="0" r="0" b="0"/>
                  <wp:docPr id="464" name="Imagen 128" descr="IMG_1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1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2828C9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E180125" wp14:editId="39F0BFE2">
                  <wp:extent cx="2603729" cy="1952797"/>
                  <wp:effectExtent l="19050" t="0" r="6121" b="0"/>
                  <wp:docPr id="465" name="464 Imagen" descr="IMG_05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61.JP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729" cy="1952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2C2319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7C728E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7C728E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65 (7.410.249N 597.923E)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2828C9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4F96F64" wp14:editId="503341D1">
                  <wp:extent cx="2594186" cy="1945640"/>
                  <wp:effectExtent l="19050" t="0" r="0" b="0"/>
                  <wp:docPr id="466" name="Imagen 130" descr="IMG_1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1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2828C9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970DDBE" wp14:editId="59F7B4AA">
                  <wp:extent cx="2591964" cy="1943973"/>
                  <wp:effectExtent l="19050" t="0" r="0" b="0"/>
                  <wp:docPr id="467" name="466 Imagen" descr="IMG_0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56.JP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64" cy="1943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F04A7F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4B6A48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4B6A48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D12111" w:rsidRDefault="00D12111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66 (7.410.252N 597.936E)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2828C9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4DBE3D08" wp14:editId="16383227">
                  <wp:extent cx="2594186" cy="1945640"/>
                  <wp:effectExtent l="19050" t="0" r="0" b="0"/>
                  <wp:docPr id="468" name="Imagen 132" descr="IMG_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1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2828C9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4E8B845" wp14:editId="6EF1E816">
                  <wp:extent cx="2525303" cy="1893977"/>
                  <wp:effectExtent l="19050" t="0" r="8347" b="0"/>
                  <wp:docPr id="469" name="468 Imagen" descr="IMG_0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54.JP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303" cy="1893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D61475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984B49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984B49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67 (7.410.267N  597.951E)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60567E5" wp14:editId="186F7E5B">
                  <wp:extent cx="2594186" cy="1945640"/>
                  <wp:effectExtent l="19050" t="0" r="0" b="0"/>
                  <wp:docPr id="470" name="Imagen 134" descr="IMG_1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1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84F2B73" wp14:editId="60428BB4">
                  <wp:extent cx="2602200" cy="1951650"/>
                  <wp:effectExtent l="19050" t="0" r="7650" b="0"/>
                  <wp:docPr id="471" name="470 Imagen" descr="IMG_0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52.JPG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00" cy="195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97C5A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D35297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D35297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68 (7.410.283N 597.972E)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1250CB3" wp14:editId="15652172">
                  <wp:extent cx="2644608" cy="1983456"/>
                  <wp:effectExtent l="19050" t="0" r="3342" b="0"/>
                  <wp:docPr id="472" name="Imagen 136" descr="IMG_1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1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608" cy="19834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63C0D3E6" wp14:editId="778E1550">
                  <wp:extent cx="2653453" cy="1990090"/>
                  <wp:effectExtent l="19050" t="0" r="0" b="0"/>
                  <wp:docPr id="473" name="472 Imagen" descr="IMG_05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48.JPG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3453" cy="199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D70BE3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895D97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895D97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69 (7.410.223N 598.281E)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29D43CDC" wp14:editId="4E2F7DB1">
                  <wp:extent cx="2594186" cy="1945640"/>
                  <wp:effectExtent l="19050" t="0" r="0" b="0"/>
                  <wp:docPr id="474" name="Imagen 138" descr="IMG_1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1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0EF5CADE" wp14:editId="067458C8">
                  <wp:extent cx="2616829" cy="1962622"/>
                  <wp:effectExtent l="19050" t="0" r="0" b="0"/>
                  <wp:docPr id="475" name="474 Imagen" descr="IMG_05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29.JP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6829" cy="1962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191884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D13C42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200AB2" w:rsidRPr="00D26374" w:rsidTr="00D13C42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- 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D12111" w:rsidRDefault="00D12111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3F743A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70 (7.410.218N 598.233E)</w:t>
            </w:r>
          </w:p>
        </w:tc>
      </w:tr>
      <w:tr w:rsidR="003F743A" w:rsidRPr="005475EE">
        <w:trPr>
          <w:jc w:val="center"/>
        </w:trPr>
        <w:tc>
          <w:tcPr>
            <w:tcW w:w="4394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588F97F6" wp14:editId="17C5AEFB">
                  <wp:extent cx="2594186" cy="1945640"/>
                  <wp:effectExtent l="19050" t="0" r="0" b="0"/>
                  <wp:docPr id="476" name="Imagen 140" descr="IMG_1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1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3F743A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15D69B44" wp14:editId="650F4F80">
                  <wp:extent cx="2604561" cy="1953421"/>
                  <wp:effectExtent l="19050" t="0" r="5289" b="0"/>
                  <wp:docPr id="477" name="476 Imagen" descr="IMG_0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33.JP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561" cy="1953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9A7902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200AB2" w:rsidRPr="00D26374" w:rsidTr="003E46EC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Débil</w:t>
            </w:r>
          </w:p>
        </w:tc>
      </w:tr>
      <w:tr w:rsidR="00200AB2" w:rsidRPr="00D26374" w:rsidTr="003E46EC">
        <w:trPr>
          <w:jc w:val="center"/>
        </w:trPr>
        <w:tc>
          <w:tcPr>
            <w:tcW w:w="4394" w:type="dxa"/>
            <w:vAlign w:val="center"/>
          </w:tcPr>
          <w:p w:rsidR="00200AB2" w:rsidRDefault="00200AB2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 </w:t>
            </w:r>
            <w:r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  <w:tc>
          <w:tcPr>
            <w:tcW w:w="4395" w:type="dxa"/>
            <w:vAlign w:val="bottom"/>
          </w:tcPr>
          <w:p w:rsidR="00200AB2" w:rsidRPr="00200AB2" w:rsidRDefault="00200AB2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&lt;5%</w:t>
            </w:r>
          </w:p>
        </w:tc>
      </w:tr>
    </w:tbl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3F743A" w:rsidRDefault="003F743A" w:rsidP="00CA3FFE">
      <w:pPr>
        <w:spacing w:after="0" w:line="240" w:lineRule="auto"/>
      </w:pPr>
    </w:p>
    <w:p w:rsidR="00F70AA3" w:rsidRDefault="00F70AA3" w:rsidP="00CA3FFE">
      <w:pPr>
        <w:spacing w:after="0" w:line="240" w:lineRule="auto"/>
      </w:pPr>
    </w:p>
    <w:p w:rsidR="002D6901" w:rsidRDefault="002D6901" w:rsidP="00CA3FFE">
      <w:pPr>
        <w:spacing w:after="0" w:line="240" w:lineRule="auto"/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4"/>
        <w:gridCol w:w="4395"/>
      </w:tblGrid>
      <w:tr w:rsidR="003F743A">
        <w:trPr>
          <w:jc w:val="center"/>
        </w:trPr>
        <w:tc>
          <w:tcPr>
            <w:tcW w:w="8789" w:type="dxa"/>
            <w:gridSpan w:val="2"/>
            <w:tcBorders>
              <w:top w:val="nil"/>
              <w:left w:val="nil"/>
              <w:right w:val="nil"/>
            </w:tcBorders>
          </w:tcPr>
          <w:p w:rsidR="003F743A" w:rsidRDefault="000C6445" w:rsidP="00B7432B">
            <w:pPr>
              <w:spacing w:after="0" w:line="240" w:lineRule="auto"/>
              <w:jc w:val="center"/>
            </w:pPr>
            <w:r w:rsidRPr="004B1029">
              <w:rPr>
                <w:rFonts w:ascii="Century Gothic" w:hAnsi="Century Gothic"/>
                <w:b/>
                <w:sz w:val="18"/>
                <w:szCs w:val="18"/>
              </w:rPr>
              <w:t>ÁRBOL 71 (7.410.131N 598.022E)</w:t>
            </w:r>
          </w:p>
        </w:tc>
      </w:tr>
      <w:tr w:rsidR="008354BD" w:rsidRPr="005475EE">
        <w:trPr>
          <w:jc w:val="center"/>
        </w:trPr>
        <w:tc>
          <w:tcPr>
            <w:tcW w:w="4394" w:type="dxa"/>
          </w:tcPr>
          <w:p w:rsidR="008354BD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49879D3" wp14:editId="5886712A">
                  <wp:extent cx="2594186" cy="1945640"/>
                  <wp:effectExtent l="19050" t="0" r="0" b="0"/>
                  <wp:docPr id="478" name="Imagen 142" descr="IMG_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186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:rsidR="008354BD" w:rsidRPr="005475EE" w:rsidRDefault="00EF3AF5" w:rsidP="005475EE">
            <w:pPr>
              <w:spacing w:before="120" w:after="120" w:line="240" w:lineRule="auto"/>
              <w:rPr>
                <w:noProof/>
                <w:lang w:val="es-CL" w:eastAsia="es-CL"/>
              </w:rPr>
            </w:pPr>
            <w:r>
              <w:rPr>
                <w:noProof/>
                <w:lang w:val="es-CL" w:eastAsia="es-CL"/>
              </w:rPr>
              <w:drawing>
                <wp:inline distT="0" distB="0" distL="0" distR="0" wp14:anchorId="38B0347F" wp14:editId="5ADAB69D">
                  <wp:extent cx="2599301" cy="1949476"/>
                  <wp:effectExtent l="19050" t="0" r="0" b="0"/>
                  <wp:docPr id="479" name="478 Imagen" descr="IMG_05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543.JPG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301" cy="194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1A50" w:rsidRPr="00D26374" w:rsidTr="003E0762">
        <w:trPr>
          <w:jc w:val="center"/>
        </w:trPr>
        <w:tc>
          <w:tcPr>
            <w:tcW w:w="4394" w:type="dxa"/>
            <w:vAlign w:val="center"/>
          </w:tcPr>
          <w:p w:rsidR="001B1A50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Año</w:t>
            </w:r>
            <w:r>
              <w:rPr>
                <w:rFonts w:ascii="Century Gothic" w:hAnsi="Century Gothic"/>
                <w:sz w:val="16"/>
                <w:szCs w:val="16"/>
              </w:rPr>
              <w:t>: Enero, 2012</w:t>
            </w:r>
          </w:p>
        </w:tc>
        <w:tc>
          <w:tcPr>
            <w:tcW w:w="4395" w:type="dxa"/>
            <w:vAlign w:val="center"/>
          </w:tcPr>
          <w:p w:rsidR="001B1A50" w:rsidRPr="00373E49" w:rsidRDefault="001B1A50" w:rsidP="00C76D77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373E49">
              <w:rPr>
                <w:rFonts w:ascii="Century Gothic" w:hAnsi="Century Gothic"/>
                <w:b/>
                <w:sz w:val="16"/>
                <w:szCs w:val="16"/>
              </w:rPr>
              <w:t xml:space="preserve">Año: </w:t>
            </w:r>
            <w:r w:rsidRPr="001B1A50">
              <w:rPr>
                <w:rFonts w:ascii="Century Gothic" w:hAnsi="Century Gothic"/>
                <w:sz w:val="16"/>
                <w:szCs w:val="16"/>
              </w:rPr>
              <w:t>Abril,</w:t>
            </w:r>
            <w:r>
              <w:rPr>
                <w:rFonts w:ascii="Century Gothic" w:hAnsi="Century Gothic"/>
                <w:b/>
                <w:sz w:val="16"/>
                <w:szCs w:val="16"/>
              </w:rPr>
              <w:t xml:space="preserve"> </w:t>
            </w:r>
            <w:r w:rsidRPr="00F32A53">
              <w:rPr>
                <w:rFonts w:ascii="Century Gothic" w:hAnsi="Century Gothic"/>
                <w:sz w:val="16"/>
                <w:szCs w:val="16"/>
              </w:rPr>
              <w:t>2012</w:t>
            </w:r>
          </w:p>
        </w:tc>
      </w:tr>
      <w:tr w:rsidR="00784084" w:rsidRPr="00D26374" w:rsidTr="005D1CEF">
        <w:trPr>
          <w:jc w:val="center"/>
        </w:trPr>
        <w:tc>
          <w:tcPr>
            <w:tcW w:w="439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  <w:tc>
          <w:tcPr>
            <w:tcW w:w="4395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Vitalidad: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Planta seca</w:t>
            </w:r>
          </w:p>
        </w:tc>
      </w:tr>
      <w:tr w:rsidR="00784084" w:rsidRPr="00D26374" w:rsidTr="005D1CEF">
        <w:trPr>
          <w:jc w:val="center"/>
        </w:trPr>
        <w:tc>
          <w:tcPr>
            <w:tcW w:w="4394" w:type="dxa"/>
            <w:vAlign w:val="bottom"/>
          </w:tcPr>
          <w:p w:rsidR="00784084" w:rsidRPr="00200AB2" w:rsidRDefault="00784084" w:rsidP="00956456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  <w:tc>
          <w:tcPr>
            <w:tcW w:w="4395" w:type="dxa"/>
            <w:vAlign w:val="bottom"/>
          </w:tcPr>
          <w:p w:rsidR="00784084" w:rsidRPr="00200AB2" w:rsidRDefault="00784084" w:rsidP="00200AB2">
            <w:pPr>
              <w:spacing w:after="0" w:line="240" w:lineRule="auto"/>
              <w:jc w:val="left"/>
              <w:rPr>
                <w:rFonts w:ascii="Century Gothic" w:hAnsi="Century Gothic"/>
                <w:b/>
                <w:sz w:val="16"/>
                <w:szCs w:val="16"/>
              </w:rPr>
            </w:pPr>
            <w:r w:rsidRPr="00200AB2">
              <w:rPr>
                <w:rFonts w:ascii="Century Gothic" w:hAnsi="Century Gothic"/>
                <w:b/>
                <w:sz w:val="16"/>
                <w:szCs w:val="16"/>
              </w:rPr>
              <w:t xml:space="preserve">Porcentaje copa verde: </w:t>
            </w:r>
            <w:r w:rsidRPr="00017959">
              <w:rPr>
                <w:rFonts w:ascii="Century Gothic" w:hAnsi="Century Gothic"/>
                <w:sz w:val="16"/>
                <w:szCs w:val="16"/>
              </w:rPr>
              <w:t>-</w:t>
            </w:r>
          </w:p>
        </w:tc>
      </w:tr>
    </w:tbl>
    <w:p w:rsidR="003F743A" w:rsidRDefault="003F743A" w:rsidP="00CA3FFE">
      <w:pPr>
        <w:spacing w:after="0" w:line="240" w:lineRule="auto"/>
      </w:pPr>
      <w:bookmarkStart w:id="17" w:name="_GoBack"/>
      <w:bookmarkEnd w:id="17"/>
    </w:p>
    <w:sectPr w:rsidR="003F743A" w:rsidSect="006F4144">
      <w:headerReference w:type="default" r:id="rId159"/>
      <w:footerReference w:type="default" r:id="rId160"/>
      <w:pgSz w:w="12242" w:h="15842" w:code="1"/>
      <w:pgMar w:top="1985" w:right="1418" w:bottom="1418" w:left="1702" w:header="1418" w:footer="1134" w:gutter="567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78E5" w:rsidRDefault="009C78E5">
      <w:r>
        <w:separator/>
      </w:r>
    </w:p>
  </w:endnote>
  <w:endnote w:type="continuationSeparator" w:id="0">
    <w:p w:rsidR="009C78E5" w:rsidRDefault="009C78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yriad Pro Semibold">
    <w:altName w:val="Trebuchet MS"/>
    <w:charset w:val="00"/>
    <w:family w:val="auto"/>
    <w:pitch w:val="variable"/>
    <w:sig w:usb0="00000001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 w:rsidP="0026618C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F056F5" w:rsidRDefault="00F056F5" w:rsidP="0026618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>
    <w:pPr>
      <w:pStyle w:val="Piedepgin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Pr="00A57B9E" w:rsidRDefault="00F056F5" w:rsidP="00A57B9E">
    <w:pPr>
      <w:pStyle w:val="Piedepgina"/>
      <w:numPr>
        <w:ilvl w:val="0"/>
        <w:numId w:val="15"/>
      </w:numPr>
      <w:tabs>
        <w:tab w:val="clear" w:pos="4252"/>
        <w:tab w:val="clear" w:pos="8504"/>
        <w:tab w:val="right" w:leader="underscore" w:pos="12474"/>
      </w:tabs>
      <w:spacing w:after="0"/>
      <w:ind w:right="360"/>
      <w:rPr>
        <w:rFonts w:ascii="Century Gothic" w:hAnsi="Century Gothic"/>
        <w:sz w:val="16"/>
        <w:szCs w:val="16"/>
        <w:lang w:val="en-US"/>
      </w:rPr>
    </w:pPr>
    <w:r w:rsidRPr="00A57B9E">
      <w:rPr>
        <w:rFonts w:ascii="Century Gothic" w:hAnsi="Century Gothic"/>
        <w:bCs/>
        <w:sz w:val="16"/>
        <w:lang w:val="en-US"/>
      </w:rPr>
      <w:t xml:space="preserve">SQM </w:t>
    </w:r>
    <w:proofErr w:type="spellStart"/>
    <w:r w:rsidRPr="00A57B9E">
      <w:rPr>
        <w:rFonts w:ascii="Century Gothic" w:hAnsi="Century Gothic"/>
        <w:bCs/>
        <w:sz w:val="16"/>
        <w:lang w:val="en-US"/>
      </w:rPr>
      <w:t>Salar</w:t>
    </w:r>
    <w:proofErr w:type="spellEnd"/>
    <w:r w:rsidRPr="00A57B9E">
      <w:rPr>
        <w:rFonts w:ascii="Century Gothic" w:hAnsi="Century Gothic"/>
        <w:bCs/>
        <w:sz w:val="16"/>
        <w:lang w:val="en-US"/>
      </w:rPr>
      <w:t xml:space="preserve"> S.A. </w:t>
    </w:r>
    <w:r w:rsidRPr="00A57B9E">
      <w:rPr>
        <w:rFonts w:ascii="Century Gothic" w:hAnsi="Century Gothic"/>
        <w:bCs/>
        <w:sz w:val="16"/>
      </w:rPr>
      <w:t>________________________________________________________________________</w:t>
    </w:r>
    <w:r w:rsidRPr="00A57B9E">
      <w:rPr>
        <w:rFonts w:ascii="Century Gothic" w:hAnsi="Century Gothic"/>
        <w:sz w:val="16"/>
        <w:szCs w:val="16"/>
        <w:lang w:val="en-US"/>
      </w:rPr>
      <w:t>VI -</w:t>
    </w:r>
    <w:r w:rsidRPr="00A57B9E">
      <w:rPr>
        <w:rStyle w:val="Nmerodepgina"/>
        <w:rFonts w:ascii="Century Gothic" w:hAnsi="Century Gothic"/>
        <w:b w:val="0"/>
      </w:rPr>
      <w:fldChar w:fldCharType="begin"/>
    </w:r>
    <w:r w:rsidRPr="00A57B9E">
      <w:rPr>
        <w:rStyle w:val="Nmerodepgina"/>
        <w:rFonts w:ascii="Century Gothic" w:hAnsi="Century Gothic"/>
        <w:b w:val="0"/>
        <w:lang w:val="en-US"/>
      </w:rPr>
      <w:instrText xml:space="preserve"> PAGE </w:instrText>
    </w:r>
    <w:r w:rsidRPr="00A57B9E">
      <w:rPr>
        <w:rStyle w:val="Nmerodepgina"/>
        <w:rFonts w:ascii="Century Gothic" w:hAnsi="Century Gothic"/>
        <w:b w:val="0"/>
      </w:rPr>
      <w:fldChar w:fldCharType="separate"/>
    </w:r>
    <w:r w:rsidR="00784084">
      <w:rPr>
        <w:rStyle w:val="Nmerodepgina"/>
        <w:rFonts w:ascii="Century Gothic" w:hAnsi="Century Gothic"/>
        <w:b w:val="0"/>
        <w:noProof/>
        <w:lang w:val="en-US"/>
      </w:rPr>
      <w:t>36</w:t>
    </w:r>
    <w:r w:rsidRPr="00A57B9E">
      <w:rPr>
        <w:rStyle w:val="Nmerodepgina"/>
        <w:rFonts w:ascii="Century Gothic" w:hAnsi="Century Gothic"/>
        <w:b w:val="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78E5" w:rsidRDefault="009C78E5">
      <w:r>
        <w:separator/>
      </w:r>
    </w:p>
  </w:footnote>
  <w:footnote w:type="continuationSeparator" w:id="0">
    <w:p w:rsidR="009C78E5" w:rsidRDefault="009C78E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>
    <w:pPr>
      <w:pStyle w:val="Encabezado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6F5" w:rsidRDefault="00F056F5" w:rsidP="00905ABD">
    <w:pPr>
      <w:pStyle w:val="Encabezado"/>
      <w:tabs>
        <w:tab w:val="clear" w:pos="4419"/>
        <w:tab w:val="clear" w:pos="8838"/>
        <w:tab w:val="right" w:leader="underscore" w:pos="12474"/>
      </w:tabs>
      <w:spacing w:after="0"/>
      <w:jc w:val="left"/>
      <w:rPr>
        <w:rFonts w:ascii="Century Gothic" w:hAnsi="Century Gothic"/>
        <w:sz w:val="16"/>
        <w:szCs w:val="16"/>
        <w:lang w:val="pt-BR"/>
      </w:rPr>
    </w:pPr>
    <w:r>
      <w:rPr>
        <w:noProof/>
        <w:lang w:val="es-CL" w:eastAsia="es-CL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-982980</wp:posOffset>
          </wp:positionH>
          <wp:positionV relativeFrom="paragraph">
            <wp:posOffset>-140335</wp:posOffset>
          </wp:positionV>
          <wp:extent cx="1396800" cy="334800"/>
          <wp:effectExtent l="0" t="0" r="0" b="8255"/>
          <wp:wrapNone/>
          <wp:docPr id="4" name="Imagen 4" descr="C:\Documents and Settings\Administrador\Configuración local\Archivos temporales de Internet\Content.Word\Geobiota Logo 8b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Administrador\Configuración local\Archivos temporales de Internet\Content.Word\Geobiota Logo 8bn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6800" cy="33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Century Gothic" w:hAnsi="Century Gothic"/>
        <w:sz w:val="16"/>
        <w:szCs w:val="16"/>
        <w:lang w:val="pt-BR"/>
      </w:rPr>
      <w:t>_______</w:t>
    </w:r>
    <w:r w:rsidRPr="00F524A0">
      <w:rPr>
        <w:rFonts w:cs="Arial"/>
        <w:sz w:val="16"/>
        <w:szCs w:val="16"/>
      </w:rPr>
      <w:ptab w:relativeTo="margin" w:alignment="right" w:leader="underscore"/>
    </w:r>
  </w:p>
  <w:p w:rsidR="00F056F5" w:rsidRPr="00A57B9E" w:rsidRDefault="00F056F5" w:rsidP="00A57B9E">
    <w:pPr>
      <w:pStyle w:val="Encabezado"/>
      <w:tabs>
        <w:tab w:val="clear" w:pos="4419"/>
        <w:tab w:val="clear" w:pos="8838"/>
        <w:tab w:val="right" w:leader="underscore" w:pos="12474"/>
      </w:tabs>
      <w:spacing w:after="0"/>
      <w:jc w:val="right"/>
      <w:rPr>
        <w:rFonts w:ascii="Century Gothic" w:hAnsi="Century Gothic"/>
        <w:sz w:val="16"/>
        <w:szCs w:val="16"/>
        <w:lang w:val="pt-BR"/>
      </w:rPr>
    </w:pPr>
    <w:r w:rsidRPr="00A57B9E">
      <w:rPr>
        <w:rFonts w:ascii="Century Gothic" w:hAnsi="Century Gothic"/>
        <w:sz w:val="16"/>
        <w:szCs w:val="16"/>
        <w:lang w:val="pt-BR"/>
      </w:rPr>
      <w:t>Anexo VI-Registro Fotográfi</w:t>
    </w:r>
    <w:r>
      <w:rPr>
        <w:rFonts w:ascii="Century Gothic" w:hAnsi="Century Gothic"/>
        <w:sz w:val="16"/>
        <w:szCs w:val="16"/>
        <w:lang w:val="pt-BR"/>
      </w:rPr>
      <w:t xml:space="preserve">co </w:t>
    </w:r>
    <w:proofErr w:type="spellStart"/>
    <w:r>
      <w:rPr>
        <w:rFonts w:ascii="Century Gothic" w:hAnsi="Century Gothic"/>
        <w:sz w:val="16"/>
        <w:szCs w:val="16"/>
        <w:lang w:val="pt-BR"/>
      </w:rPr>
      <w:t>Monitoreo</w:t>
    </w:r>
    <w:proofErr w:type="spellEnd"/>
    <w:r>
      <w:rPr>
        <w:rFonts w:ascii="Century Gothic" w:hAnsi="Century Gothic"/>
        <w:sz w:val="16"/>
        <w:szCs w:val="16"/>
        <w:lang w:val="pt-BR"/>
      </w:rPr>
      <w:t xml:space="preserve"> </w:t>
    </w:r>
    <w:proofErr w:type="spellStart"/>
    <w:r>
      <w:rPr>
        <w:rFonts w:ascii="Century Gothic" w:hAnsi="Century Gothic"/>
        <w:sz w:val="16"/>
        <w:szCs w:val="16"/>
        <w:lang w:val="pt-BR"/>
      </w:rPr>
      <w:t>Prosopis</w:t>
    </w:r>
    <w:proofErr w:type="spellEnd"/>
    <w:r>
      <w:rPr>
        <w:rFonts w:ascii="Century Gothic" w:hAnsi="Century Gothic"/>
        <w:sz w:val="16"/>
        <w:szCs w:val="16"/>
        <w:lang w:val="pt-BR"/>
      </w:rPr>
      <w:t xml:space="preserve"> flexuosa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277D6D"/>
    <w:multiLevelType w:val="hybridMultilevel"/>
    <w:tmpl w:val="345ACC3A"/>
    <w:lvl w:ilvl="0" w:tplc="107240F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Century Gothic" w:hAnsi="Century Goth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143208B9"/>
    <w:multiLevelType w:val="multilevel"/>
    <w:tmpl w:val="E9420CB2"/>
    <w:lvl w:ilvl="0">
      <w:start w:val="3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24AA4D0D"/>
    <w:multiLevelType w:val="multilevel"/>
    <w:tmpl w:val="F4BA346C"/>
    <w:lvl w:ilvl="0">
      <w:start w:val="1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E8E45B4"/>
    <w:multiLevelType w:val="hybridMultilevel"/>
    <w:tmpl w:val="BC22047E"/>
    <w:lvl w:ilvl="0" w:tplc="107240F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Century Gothic" w:hAnsi="Century Goth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4ACD6835"/>
    <w:multiLevelType w:val="multilevel"/>
    <w:tmpl w:val="F4BA346C"/>
    <w:lvl w:ilvl="0">
      <w:start w:val="2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3">
      <w:start w:val="3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none"/>
      </w:rPr>
    </w:lvl>
  </w:abstractNum>
  <w:abstractNum w:abstractNumId="5">
    <w:nsid w:val="57593376"/>
    <w:multiLevelType w:val="singleLevel"/>
    <w:tmpl w:val="F0A48834"/>
    <w:lvl w:ilvl="0">
      <w:start w:val="1"/>
      <w:numFmt w:val="decimal"/>
      <w:lvlText w:val="%1."/>
      <w:legacy w:legacy="1" w:legacySpace="0" w:legacyIndent="284"/>
      <w:lvlJc w:val="left"/>
      <w:pPr>
        <w:ind w:left="851" w:hanging="284"/>
      </w:pPr>
    </w:lvl>
  </w:abstractNum>
  <w:abstractNum w:abstractNumId="6">
    <w:nsid w:val="5C1D13C6"/>
    <w:multiLevelType w:val="hybridMultilevel"/>
    <w:tmpl w:val="7E90C332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E274288"/>
    <w:multiLevelType w:val="hybridMultilevel"/>
    <w:tmpl w:val="F37A4DFC"/>
    <w:lvl w:ilvl="0" w:tplc="FFFFFFFF">
      <w:start w:val="2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60491965"/>
    <w:multiLevelType w:val="hybridMultilevel"/>
    <w:tmpl w:val="D4E269EC"/>
    <w:lvl w:ilvl="0" w:tplc="340A0001">
      <w:start w:val="1"/>
      <w:numFmt w:val="bullet"/>
      <w:lvlText w:val=""/>
      <w:lvlJc w:val="left"/>
      <w:pPr>
        <w:tabs>
          <w:tab w:val="num" w:pos="810"/>
        </w:tabs>
        <w:ind w:left="81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9">
    <w:nsid w:val="60DF122F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67E22849"/>
    <w:multiLevelType w:val="hybridMultilevel"/>
    <w:tmpl w:val="6672C342"/>
    <w:lvl w:ilvl="0" w:tplc="FFFFFFFF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D745D2F"/>
    <w:multiLevelType w:val="hybridMultilevel"/>
    <w:tmpl w:val="66506BBC"/>
    <w:lvl w:ilvl="0" w:tplc="61C8BD24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808080" w:themeColor="background1" w:themeShade="80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012E2A"/>
    <w:multiLevelType w:val="hybridMultilevel"/>
    <w:tmpl w:val="DD62A5E0"/>
    <w:lvl w:ilvl="0" w:tplc="0C0A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B221520"/>
    <w:multiLevelType w:val="hybridMultilevel"/>
    <w:tmpl w:val="5D46C45C"/>
    <w:lvl w:ilvl="0" w:tplc="107240F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Century Gothic" w:hAnsi="Century Goth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7B7E6C18"/>
    <w:multiLevelType w:val="hybridMultilevel"/>
    <w:tmpl w:val="64C6748E"/>
    <w:lvl w:ilvl="0" w:tplc="0001040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  <w:lvlOverride w:ilvl="0">
      <w:lvl w:ilvl="0">
        <w:start w:val="1"/>
        <w:numFmt w:val="decimal"/>
        <w:lvlText w:val="%1."/>
        <w:legacy w:legacy="1" w:legacySpace="0" w:legacyIndent="284"/>
        <w:lvlJc w:val="left"/>
        <w:pPr>
          <w:ind w:left="851" w:hanging="284"/>
        </w:pPr>
      </w:lvl>
    </w:lvlOverride>
  </w:num>
  <w:num w:numId="2">
    <w:abstractNumId w:val="4"/>
  </w:num>
  <w:num w:numId="3">
    <w:abstractNumId w:val="2"/>
  </w:num>
  <w:num w:numId="4">
    <w:abstractNumId w:val="10"/>
  </w:num>
  <w:num w:numId="5">
    <w:abstractNumId w:val="1"/>
  </w:num>
  <w:num w:numId="6">
    <w:abstractNumId w:val="7"/>
  </w:num>
  <w:num w:numId="7">
    <w:abstractNumId w:val="0"/>
  </w:num>
  <w:num w:numId="8">
    <w:abstractNumId w:val="13"/>
  </w:num>
  <w:num w:numId="9">
    <w:abstractNumId w:val="14"/>
  </w:num>
  <w:num w:numId="10">
    <w:abstractNumId w:val="9"/>
  </w:num>
  <w:num w:numId="11">
    <w:abstractNumId w:val="3"/>
  </w:num>
  <w:num w:numId="12">
    <w:abstractNumId w:val="8"/>
  </w:num>
  <w:num w:numId="13">
    <w:abstractNumId w:val="6"/>
  </w:num>
  <w:num w:numId="14">
    <w:abstractNumId w:val="12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9"/>
  <w:embedSystemFonts/>
  <w:hideSpellingErrors/>
  <w:activeWritingStyle w:appName="MSWord" w:lang="es-ES_tradnl" w:vendorID="9" w:dllVersion="512" w:checkStyle="1"/>
  <w:activeWritingStyle w:appName="MSWord" w:lang="pt-BR" w:vendorID="1" w:dllVersion="513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7AF3"/>
    <w:rsid w:val="000023E6"/>
    <w:rsid w:val="00006D18"/>
    <w:rsid w:val="000128B9"/>
    <w:rsid w:val="00017959"/>
    <w:rsid w:val="000233E3"/>
    <w:rsid w:val="0003256D"/>
    <w:rsid w:val="000438E7"/>
    <w:rsid w:val="00046D64"/>
    <w:rsid w:val="00050BEF"/>
    <w:rsid w:val="0005677D"/>
    <w:rsid w:val="00057647"/>
    <w:rsid w:val="0006050D"/>
    <w:rsid w:val="000660F4"/>
    <w:rsid w:val="000744EB"/>
    <w:rsid w:val="00081797"/>
    <w:rsid w:val="00085F7E"/>
    <w:rsid w:val="00090D7B"/>
    <w:rsid w:val="000912C2"/>
    <w:rsid w:val="00092B6A"/>
    <w:rsid w:val="00094CA3"/>
    <w:rsid w:val="00096051"/>
    <w:rsid w:val="0009722B"/>
    <w:rsid w:val="000A159D"/>
    <w:rsid w:val="000A1BE8"/>
    <w:rsid w:val="000A1F68"/>
    <w:rsid w:val="000A28C8"/>
    <w:rsid w:val="000A471E"/>
    <w:rsid w:val="000A769B"/>
    <w:rsid w:val="000B25A4"/>
    <w:rsid w:val="000B3DD4"/>
    <w:rsid w:val="000B475F"/>
    <w:rsid w:val="000B6090"/>
    <w:rsid w:val="000C6445"/>
    <w:rsid w:val="000C6EDF"/>
    <w:rsid w:val="000C7F67"/>
    <w:rsid w:val="000D484E"/>
    <w:rsid w:val="000E1681"/>
    <w:rsid w:val="000F63CB"/>
    <w:rsid w:val="00111BAE"/>
    <w:rsid w:val="001138E8"/>
    <w:rsid w:val="001140B3"/>
    <w:rsid w:val="001148D0"/>
    <w:rsid w:val="0011653D"/>
    <w:rsid w:val="001205B0"/>
    <w:rsid w:val="001377E3"/>
    <w:rsid w:val="00140182"/>
    <w:rsid w:val="00145E23"/>
    <w:rsid w:val="0016252B"/>
    <w:rsid w:val="00162B32"/>
    <w:rsid w:val="00164995"/>
    <w:rsid w:val="0016509D"/>
    <w:rsid w:val="00165809"/>
    <w:rsid w:val="001863F3"/>
    <w:rsid w:val="001905AB"/>
    <w:rsid w:val="00192AA5"/>
    <w:rsid w:val="00192D21"/>
    <w:rsid w:val="00193F19"/>
    <w:rsid w:val="001969C9"/>
    <w:rsid w:val="001B1A50"/>
    <w:rsid w:val="001B38BB"/>
    <w:rsid w:val="001B4530"/>
    <w:rsid w:val="001B71F5"/>
    <w:rsid w:val="001B7A3C"/>
    <w:rsid w:val="001C056E"/>
    <w:rsid w:val="001D0853"/>
    <w:rsid w:val="001D2713"/>
    <w:rsid w:val="001D2EA1"/>
    <w:rsid w:val="001D4FD4"/>
    <w:rsid w:val="001D71C8"/>
    <w:rsid w:val="001E1B0C"/>
    <w:rsid w:val="001E601C"/>
    <w:rsid w:val="001E61CF"/>
    <w:rsid w:val="001F1105"/>
    <w:rsid w:val="001F2CE4"/>
    <w:rsid w:val="001F4A59"/>
    <w:rsid w:val="001F4B18"/>
    <w:rsid w:val="001F51C2"/>
    <w:rsid w:val="00200AB2"/>
    <w:rsid w:val="00201D2E"/>
    <w:rsid w:val="002035F5"/>
    <w:rsid w:val="00207DCB"/>
    <w:rsid w:val="00214EA9"/>
    <w:rsid w:val="0021632B"/>
    <w:rsid w:val="0024118B"/>
    <w:rsid w:val="00241974"/>
    <w:rsid w:val="0024597C"/>
    <w:rsid w:val="002460BC"/>
    <w:rsid w:val="002462C3"/>
    <w:rsid w:val="00250F48"/>
    <w:rsid w:val="0025421A"/>
    <w:rsid w:val="002646F4"/>
    <w:rsid w:val="0026502B"/>
    <w:rsid w:val="0026618C"/>
    <w:rsid w:val="0027224E"/>
    <w:rsid w:val="0027649B"/>
    <w:rsid w:val="002828C9"/>
    <w:rsid w:val="00283AE7"/>
    <w:rsid w:val="00287E18"/>
    <w:rsid w:val="002A6388"/>
    <w:rsid w:val="002B2D70"/>
    <w:rsid w:val="002B7E53"/>
    <w:rsid w:val="002D3BC4"/>
    <w:rsid w:val="002D3D17"/>
    <w:rsid w:val="002D6901"/>
    <w:rsid w:val="002E0630"/>
    <w:rsid w:val="002E5E74"/>
    <w:rsid w:val="002F11B6"/>
    <w:rsid w:val="002F501A"/>
    <w:rsid w:val="00300171"/>
    <w:rsid w:val="00300499"/>
    <w:rsid w:val="00302DDE"/>
    <w:rsid w:val="00304FF7"/>
    <w:rsid w:val="00312579"/>
    <w:rsid w:val="003172F5"/>
    <w:rsid w:val="00317D6A"/>
    <w:rsid w:val="00323AD8"/>
    <w:rsid w:val="00326822"/>
    <w:rsid w:val="003278E5"/>
    <w:rsid w:val="00331C01"/>
    <w:rsid w:val="00334CC5"/>
    <w:rsid w:val="00342242"/>
    <w:rsid w:val="00342F0B"/>
    <w:rsid w:val="00345249"/>
    <w:rsid w:val="003470EC"/>
    <w:rsid w:val="003516E2"/>
    <w:rsid w:val="00354BCD"/>
    <w:rsid w:val="00360CB3"/>
    <w:rsid w:val="00363D4E"/>
    <w:rsid w:val="00365390"/>
    <w:rsid w:val="003671D9"/>
    <w:rsid w:val="00373E49"/>
    <w:rsid w:val="00375ED2"/>
    <w:rsid w:val="00381052"/>
    <w:rsid w:val="003825D0"/>
    <w:rsid w:val="003974AD"/>
    <w:rsid w:val="003A04FF"/>
    <w:rsid w:val="003A5F05"/>
    <w:rsid w:val="003B0AA4"/>
    <w:rsid w:val="003B644E"/>
    <w:rsid w:val="003C009B"/>
    <w:rsid w:val="003C2D1B"/>
    <w:rsid w:val="003C5430"/>
    <w:rsid w:val="003D0035"/>
    <w:rsid w:val="003D1E9D"/>
    <w:rsid w:val="003D508C"/>
    <w:rsid w:val="003D74F2"/>
    <w:rsid w:val="003E03FE"/>
    <w:rsid w:val="003E4735"/>
    <w:rsid w:val="003E6C71"/>
    <w:rsid w:val="003F4A12"/>
    <w:rsid w:val="003F5867"/>
    <w:rsid w:val="003F655A"/>
    <w:rsid w:val="003F743A"/>
    <w:rsid w:val="00401A5C"/>
    <w:rsid w:val="004029AA"/>
    <w:rsid w:val="004063AD"/>
    <w:rsid w:val="004070AD"/>
    <w:rsid w:val="00420B1C"/>
    <w:rsid w:val="00421DC4"/>
    <w:rsid w:val="0042261E"/>
    <w:rsid w:val="00433853"/>
    <w:rsid w:val="00436C97"/>
    <w:rsid w:val="00455CDB"/>
    <w:rsid w:val="00460AAB"/>
    <w:rsid w:val="00467370"/>
    <w:rsid w:val="004729F3"/>
    <w:rsid w:val="00475654"/>
    <w:rsid w:val="00492892"/>
    <w:rsid w:val="004945D6"/>
    <w:rsid w:val="00494CD4"/>
    <w:rsid w:val="00497AC9"/>
    <w:rsid w:val="004A2F76"/>
    <w:rsid w:val="004A66CC"/>
    <w:rsid w:val="004A6ADB"/>
    <w:rsid w:val="004B43A0"/>
    <w:rsid w:val="004B49A4"/>
    <w:rsid w:val="004C4045"/>
    <w:rsid w:val="004C505F"/>
    <w:rsid w:val="004D49B8"/>
    <w:rsid w:val="004D4C18"/>
    <w:rsid w:val="004E092C"/>
    <w:rsid w:val="004E34AE"/>
    <w:rsid w:val="004E63AB"/>
    <w:rsid w:val="004E7094"/>
    <w:rsid w:val="004E70B1"/>
    <w:rsid w:val="004F0388"/>
    <w:rsid w:val="00500D03"/>
    <w:rsid w:val="00501FDC"/>
    <w:rsid w:val="00510A93"/>
    <w:rsid w:val="00511257"/>
    <w:rsid w:val="005136A4"/>
    <w:rsid w:val="0051622E"/>
    <w:rsid w:val="00516A8F"/>
    <w:rsid w:val="00521E69"/>
    <w:rsid w:val="005273B5"/>
    <w:rsid w:val="005307F1"/>
    <w:rsid w:val="00534C88"/>
    <w:rsid w:val="00536F4E"/>
    <w:rsid w:val="00543BEF"/>
    <w:rsid w:val="005475EE"/>
    <w:rsid w:val="00560FD2"/>
    <w:rsid w:val="00564868"/>
    <w:rsid w:val="005742CF"/>
    <w:rsid w:val="00574EFC"/>
    <w:rsid w:val="00587EB6"/>
    <w:rsid w:val="005907E2"/>
    <w:rsid w:val="00591612"/>
    <w:rsid w:val="0059299A"/>
    <w:rsid w:val="00592D1B"/>
    <w:rsid w:val="005A2102"/>
    <w:rsid w:val="005A4075"/>
    <w:rsid w:val="005B0926"/>
    <w:rsid w:val="005B19E4"/>
    <w:rsid w:val="005B75C7"/>
    <w:rsid w:val="005C1136"/>
    <w:rsid w:val="005C1F3A"/>
    <w:rsid w:val="005C2191"/>
    <w:rsid w:val="005C2236"/>
    <w:rsid w:val="005C5E90"/>
    <w:rsid w:val="005C614C"/>
    <w:rsid w:val="005D1E3B"/>
    <w:rsid w:val="005D30FF"/>
    <w:rsid w:val="005D3DD7"/>
    <w:rsid w:val="005D4048"/>
    <w:rsid w:val="005D4915"/>
    <w:rsid w:val="005E1A21"/>
    <w:rsid w:val="005F39D6"/>
    <w:rsid w:val="005F469B"/>
    <w:rsid w:val="005F4A16"/>
    <w:rsid w:val="005F5525"/>
    <w:rsid w:val="005F7C22"/>
    <w:rsid w:val="00604CD9"/>
    <w:rsid w:val="00604D7A"/>
    <w:rsid w:val="00622146"/>
    <w:rsid w:val="00624F3D"/>
    <w:rsid w:val="00627D4E"/>
    <w:rsid w:val="00633EB7"/>
    <w:rsid w:val="00634AAD"/>
    <w:rsid w:val="00640BE5"/>
    <w:rsid w:val="00642305"/>
    <w:rsid w:val="00646390"/>
    <w:rsid w:val="00650EAB"/>
    <w:rsid w:val="00662C65"/>
    <w:rsid w:val="00664040"/>
    <w:rsid w:val="00673E86"/>
    <w:rsid w:val="00677E9A"/>
    <w:rsid w:val="0068100E"/>
    <w:rsid w:val="00684D8C"/>
    <w:rsid w:val="00685D94"/>
    <w:rsid w:val="006871F5"/>
    <w:rsid w:val="0069707C"/>
    <w:rsid w:val="006A3329"/>
    <w:rsid w:val="006A36D6"/>
    <w:rsid w:val="006A6640"/>
    <w:rsid w:val="006B0A70"/>
    <w:rsid w:val="006B50A7"/>
    <w:rsid w:val="006C338C"/>
    <w:rsid w:val="006D31DD"/>
    <w:rsid w:val="006D6EB8"/>
    <w:rsid w:val="006E2F66"/>
    <w:rsid w:val="006E54EE"/>
    <w:rsid w:val="006F4144"/>
    <w:rsid w:val="006F461E"/>
    <w:rsid w:val="006F5B90"/>
    <w:rsid w:val="00701BD2"/>
    <w:rsid w:val="007037D6"/>
    <w:rsid w:val="007062A7"/>
    <w:rsid w:val="00711FE7"/>
    <w:rsid w:val="00715078"/>
    <w:rsid w:val="00717EA3"/>
    <w:rsid w:val="0072382E"/>
    <w:rsid w:val="00724F21"/>
    <w:rsid w:val="00725BF9"/>
    <w:rsid w:val="00727C5A"/>
    <w:rsid w:val="00732EFE"/>
    <w:rsid w:val="00741CF9"/>
    <w:rsid w:val="00743E7C"/>
    <w:rsid w:val="007459D4"/>
    <w:rsid w:val="00746427"/>
    <w:rsid w:val="00746E70"/>
    <w:rsid w:val="00753CFD"/>
    <w:rsid w:val="00756061"/>
    <w:rsid w:val="00764BF9"/>
    <w:rsid w:val="00777228"/>
    <w:rsid w:val="00780DF9"/>
    <w:rsid w:val="007834B9"/>
    <w:rsid w:val="00784084"/>
    <w:rsid w:val="007841B7"/>
    <w:rsid w:val="0078553D"/>
    <w:rsid w:val="00787743"/>
    <w:rsid w:val="00787FA8"/>
    <w:rsid w:val="00792423"/>
    <w:rsid w:val="00794464"/>
    <w:rsid w:val="00796910"/>
    <w:rsid w:val="007B7995"/>
    <w:rsid w:val="007C00CA"/>
    <w:rsid w:val="007C2A81"/>
    <w:rsid w:val="007C44D3"/>
    <w:rsid w:val="007C7823"/>
    <w:rsid w:val="007D3240"/>
    <w:rsid w:val="007D68F0"/>
    <w:rsid w:val="007D73AF"/>
    <w:rsid w:val="007E16F9"/>
    <w:rsid w:val="007E1E37"/>
    <w:rsid w:val="007E25FC"/>
    <w:rsid w:val="007E26B4"/>
    <w:rsid w:val="007E2DDF"/>
    <w:rsid w:val="007E672F"/>
    <w:rsid w:val="00800EC4"/>
    <w:rsid w:val="00802EAF"/>
    <w:rsid w:val="0081344B"/>
    <w:rsid w:val="00815557"/>
    <w:rsid w:val="00820BD3"/>
    <w:rsid w:val="00820F96"/>
    <w:rsid w:val="00832AD1"/>
    <w:rsid w:val="00832FF4"/>
    <w:rsid w:val="0083371E"/>
    <w:rsid w:val="00833FC8"/>
    <w:rsid w:val="008354BD"/>
    <w:rsid w:val="00847C44"/>
    <w:rsid w:val="00851DC5"/>
    <w:rsid w:val="008527D8"/>
    <w:rsid w:val="00853B1D"/>
    <w:rsid w:val="00856C84"/>
    <w:rsid w:val="0086162F"/>
    <w:rsid w:val="00863DB6"/>
    <w:rsid w:val="00865512"/>
    <w:rsid w:val="0086556E"/>
    <w:rsid w:val="00866DA6"/>
    <w:rsid w:val="008704D5"/>
    <w:rsid w:val="00874B99"/>
    <w:rsid w:val="00886085"/>
    <w:rsid w:val="008938E6"/>
    <w:rsid w:val="00894F8D"/>
    <w:rsid w:val="008954C7"/>
    <w:rsid w:val="008A0DF4"/>
    <w:rsid w:val="008A2DA9"/>
    <w:rsid w:val="008A4F24"/>
    <w:rsid w:val="008A5B96"/>
    <w:rsid w:val="008B09D7"/>
    <w:rsid w:val="008C0667"/>
    <w:rsid w:val="008C0AB3"/>
    <w:rsid w:val="008C2BA4"/>
    <w:rsid w:val="008C772E"/>
    <w:rsid w:val="008D6BBF"/>
    <w:rsid w:val="008E237E"/>
    <w:rsid w:val="008E49A3"/>
    <w:rsid w:val="008E4A46"/>
    <w:rsid w:val="008E5D1B"/>
    <w:rsid w:val="008F2354"/>
    <w:rsid w:val="008F4667"/>
    <w:rsid w:val="008F4AC0"/>
    <w:rsid w:val="00902074"/>
    <w:rsid w:val="00903EA4"/>
    <w:rsid w:val="00905ABD"/>
    <w:rsid w:val="009077A3"/>
    <w:rsid w:val="0091604A"/>
    <w:rsid w:val="009229EF"/>
    <w:rsid w:val="00927924"/>
    <w:rsid w:val="00931F76"/>
    <w:rsid w:val="009347D6"/>
    <w:rsid w:val="00940EE5"/>
    <w:rsid w:val="00961142"/>
    <w:rsid w:val="00961184"/>
    <w:rsid w:val="00965869"/>
    <w:rsid w:val="00970872"/>
    <w:rsid w:val="00970B60"/>
    <w:rsid w:val="00986E1A"/>
    <w:rsid w:val="00986EDC"/>
    <w:rsid w:val="009A30CE"/>
    <w:rsid w:val="009B2014"/>
    <w:rsid w:val="009B51E3"/>
    <w:rsid w:val="009B6C51"/>
    <w:rsid w:val="009C5B36"/>
    <w:rsid w:val="009C78E5"/>
    <w:rsid w:val="009D1FF6"/>
    <w:rsid w:val="009D5865"/>
    <w:rsid w:val="009D5D73"/>
    <w:rsid w:val="009F04CF"/>
    <w:rsid w:val="009F32C6"/>
    <w:rsid w:val="009F7C6B"/>
    <w:rsid w:val="00A00D94"/>
    <w:rsid w:val="00A01504"/>
    <w:rsid w:val="00A03C30"/>
    <w:rsid w:val="00A22452"/>
    <w:rsid w:val="00A35FD3"/>
    <w:rsid w:val="00A40730"/>
    <w:rsid w:val="00A46118"/>
    <w:rsid w:val="00A51874"/>
    <w:rsid w:val="00A52AD8"/>
    <w:rsid w:val="00A5503C"/>
    <w:rsid w:val="00A57B9E"/>
    <w:rsid w:val="00A60ECA"/>
    <w:rsid w:val="00A62C83"/>
    <w:rsid w:val="00A7157B"/>
    <w:rsid w:val="00A80467"/>
    <w:rsid w:val="00A818C8"/>
    <w:rsid w:val="00A96EF4"/>
    <w:rsid w:val="00A9759C"/>
    <w:rsid w:val="00A9795C"/>
    <w:rsid w:val="00AA3554"/>
    <w:rsid w:val="00AD1002"/>
    <w:rsid w:val="00AD27AB"/>
    <w:rsid w:val="00AD3729"/>
    <w:rsid w:val="00AD425F"/>
    <w:rsid w:val="00AE0001"/>
    <w:rsid w:val="00AE0ABC"/>
    <w:rsid w:val="00AE39D3"/>
    <w:rsid w:val="00AF1787"/>
    <w:rsid w:val="00AF7CFA"/>
    <w:rsid w:val="00B02D1A"/>
    <w:rsid w:val="00B11750"/>
    <w:rsid w:val="00B21BB0"/>
    <w:rsid w:val="00B22EF9"/>
    <w:rsid w:val="00B24D32"/>
    <w:rsid w:val="00B25562"/>
    <w:rsid w:val="00B27641"/>
    <w:rsid w:val="00B321B0"/>
    <w:rsid w:val="00B3383C"/>
    <w:rsid w:val="00B37A9A"/>
    <w:rsid w:val="00B37CB0"/>
    <w:rsid w:val="00B47B5B"/>
    <w:rsid w:val="00B54353"/>
    <w:rsid w:val="00B621F6"/>
    <w:rsid w:val="00B6448D"/>
    <w:rsid w:val="00B67965"/>
    <w:rsid w:val="00B7432B"/>
    <w:rsid w:val="00B76EE0"/>
    <w:rsid w:val="00B81B85"/>
    <w:rsid w:val="00B92718"/>
    <w:rsid w:val="00B96411"/>
    <w:rsid w:val="00BA191F"/>
    <w:rsid w:val="00BA2F41"/>
    <w:rsid w:val="00BA3DBE"/>
    <w:rsid w:val="00BA5DFA"/>
    <w:rsid w:val="00BB6CDD"/>
    <w:rsid w:val="00BC6956"/>
    <w:rsid w:val="00BD111B"/>
    <w:rsid w:val="00BD389D"/>
    <w:rsid w:val="00BD79DB"/>
    <w:rsid w:val="00BE13A7"/>
    <w:rsid w:val="00BE2FB4"/>
    <w:rsid w:val="00C05FB0"/>
    <w:rsid w:val="00C14A1A"/>
    <w:rsid w:val="00C170FD"/>
    <w:rsid w:val="00C216AB"/>
    <w:rsid w:val="00C25740"/>
    <w:rsid w:val="00C26652"/>
    <w:rsid w:val="00C30468"/>
    <w:rsid w:val="00C44990"/>
    <w:rsid w:val="00C450FC"/>
    <w:rsid w:val="00C45EC0"/>
    <w:rsid w:val="00C4656C"/>
    <w:rsid w:val="00C47690"/>
    <w:rsid w:val="00C47D0D"/>
    <w:rsid w:val="00C570B1"/>
    <w:rsid w:val="00C658B4"/>
    <w:rsid w:val="00C6694B"/>
    <w:rsid w:val="00C671DA"/>
    <w:rsid w:val="00C81FE7"/>
    <w:rsid w:val="00C82FDB"/>
    <w:rsid w:val="00C90716"/>
    <w:rsid w:val="00C90AAE"/>
    <w:rsid w:val="00CA3FFE"/>
    <w:rsid w:val="00CA6882"/>
    <w:rsid w:val="00CA6FF8"/>
    <w:rsid w:val="00CA7AF3"/>
    <w:rsid w:val="00CB4010"/>
    <w:rsid w:val="00CB4372"/>
    <w:rsid w:val="00CC0A7A"/>
    <w:rsid w:val="00CC0D9D"/>
    <w:rsid w:val="00CC2A40"/>
    <w:rsid w:val="00CC6193"/>
    <w:rsid w:val="00CD3187"/>
    <w:rsid w:val="00CD664A"/>
    <w:rsid w:val="00CD72ED"/>
    <w:rsid w:val="00D02FDA"/>
    <w:rsid w:val="00D03254"/>
    <w:rsid w:val="00D12111"/>
    <w:rsid w:val="00D147C4"/>
    <w:rsid w:val="00D216E5"/>
    <w:rsid w:val="00D23D7F"/>
    <w:rsid w:val="00D2544C"/>
    <w:rsid w:val="00D26374"/>
    <w:rsid w:val="00D2757B"/>
    <w:rsid w:val="00D27A5E"/>
    <w:rsid w:val="00D373AB"/>
    <w:rsid w:val="00D458E7"/>
    <w:rsid w:val="00D474B5"/>
    <w:rsid w:val="00D52BDE"/>
    <w:rsid w:val="00D55953"/>
    <w:rsid w:val="00D55C32"/>
    <w:rsid w:val="00D57724"/>
    <w:rsid w:val="00D627BC"/>
    <w:rsid w:val="00D64A26"/>
    <w:rsid w:val="00D64E1C"/>
    <w:rsid w:val="00D70507"/>
    <w:rsid w:val="00D756EE"/>
    <w:rsid w:val="00D77C90"/>
    <w:rsid w:val="00D84E6E"/>
    <w:rsid w:val="00D85870"/>
    <w:rsid w:val="00D86BE0"/>
    <w:rsid w:val="00D87B53"/>
    <w:rsid w:val="00D9004F"/>
    <w:rsid w:val="00D923CF"/>
    <w:rsid w:val="00DA5F23"/>
    <w:rsid w:val="00DA7638"/>
    <w:rsid w:val="00DA79BE"/>
    <w:rsid w:val="00DA7C7C"/>
    <w:rsid w:val="00DB2888"/>
    <w:rsid w:val="00DB2CF4"/>
    <w:rsid w:val="00DB3288"/>
    <w:rsid w:val="00DB35FA"/>
    <w:rsid w:val="00DB4848"/>
    <w:rsid w:val="00DC5EB8"/>
    <w:rsid w:val="00DE2DD1"/>
    <w:rsid w:val="00DE358C"/>
    <w:rsid w:val="00DE3657"/>
    <w:rsid w:val="00DF2415"/>
    <w:rsid w:val="00DF5C27"/>
    <w:rsid w:val="00E04230"/>
    <w:rsid w:val="00E05C91"/>
    <w:rsid w:val="00E112B8"/>
    <w:rsid w:val="00E12E14"/>
    <w:rsid w:val="00E15405"/>
    <w:rsid w:val="00E25E40"/>
    <w:rsid w:val="00E40AE2"/>
    <w:rsid w:val="00E42B5A"/>
    <w:rsid w:val="00E509CE"/>
    <w:rsid w:val="00E53651"/>
    <w:rsid w:val="00E55E37"/>
    <w:rsid w:val="00E75F1C"/>
    <w:rsid w:val="00E76559"/>
    <w:rsid w:val="00E80ED4"/>
    <w:rsid w:val="00EA7042"/>
    <w:rsid w:val="00EB0578"/>
    <w:rsid w:val="00EB33A9"/>
    <w:rsid w:val="00EB4932"/>
    <w:rsid w:val="00EC04E7"/>
    <w:rsid w:val="00EC1D80"/>
    <w:rsid w:val="00EC37A7"/>
    <w:rsid w:val="00ED2C64"/>
    <w:rsid w:val="00ED396B"/>
    <w:rsid w:val="00ED4D1C"/>
    <w:rsid w:val="00ED652D"/>
    <w:rsid w:val="00EE587B"/>
    <w:rsid w:val="00EF3AF5"/>
    <w:rsid w:val="00EF5000"/>
    <w:rsid w:val="00EF5152"/>
    <w:rsid w:val="00EF6FDD"/>
    <w:rsid w:val="00F01336"/>
    <w:rsid w:val="00F019B4"/>
    <w:rsid w:val="00F02780"/>
    <w:rsid w:val="00F056F5"/>
    <w:rsid w:val="00F101C4"/>
    <w:rsid w:val="00F124DA"/>
    <w:rsid w:val="00F203E5"/>
    <w:rsid w:val="00F25962"/>
    <w:rsid w:val="00F32A53"/>
    <w:rsid w:val="00F32E19"/>
    <w:rsid w:val="00F332AC"/>
    <w:rsid w:val="00F4723D"/>
    <w:rsid w:val="00F5028B"/>
    <w:rsid w:val="00F507F3"/>
    <w:rsid w:val="00F51016"/>
    <w:rsid w:val="00F524A0"/>
    <w:rsid w:val="00F57D59"/>
    <w:rsid w:val="00F635A2"/>
    <w:rsid w:val="00F63900"/>
    <w:rsid w:val="00F7070E"/>
    <w:rsid w:val="00F70AA3"/>
    <w:rsid w:val="00F72198"/>
    <w:rsid w:val="00F72B79"/>
    <w:rsid w:val="00F82363"/>
    <w:rsid w:val="00F84BEF"/>
    <w:rsid w:val="00F8705F"/>
    <w:rsid w:val="00FA24FD"/>
    <w:rsid w:val="00FA42E2"/>
    <w:rsid w:val="00FB35BA"/>
    <w:rsid w:val="00FB4904"/>
    <w:rsid w:val="00FC79DA"/>
    <w:rsid w:val="00FD0136"/>
    <w:rsid w:val="00FD256B"/>
    <w:rsid w:val="00FE1B50"/>
    <w:rsid w:val="00FE4AC0"/>
    <w:rsid w:val="00FE5293"/>
    <w:rsid w:val="00FF31AC"/>
    <w:rsid w:val="00FF4AFC"/>
    <w:rsid w:val="00FF66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connector" idref="#Conector recto de flecha 42"/>
      </o:rules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81B85"/>
    <w:pPr>
      <w:spacing w:after="240" w:line="288" w:lineRule="auto"/>
      <w:jc w:val="both"/>
    </w:pPr>
    <w:rPr>
      <w:rFonts w:ascii="Arial" w:hAnsi="Arial"/>
      <w:lang w:val="es-ES_tradnl" w:eastAsia="es-ES"/>
    </w:rPr>
  </w:style>
  <w:style w:type="paragraph" w:styleId="Ttulo1">
    <w:name w:val="heading 1"/>
    <w:basedOn w:val="Normal"/>
    <w:next w:val="Normal"/>
    <w:qFormat/>
    <w:rsid w:val="00B81B85"/>
    <w:pPr>
      <w:keepNext/>
      <w:pBdr>
        <w:bottom w:val="single" w:sz="12" w:space="1" w:color="auto"/>
      </w:pBdr>
      <w:ind w:left="1418" w:hanging="1418"/>
      <w:jc w:val="left"/>
      <w:outlineLvl w:val="0"/>
    </w:pPr>
    <w:rPr>
      <w:rFonts w:ascii="Arial Black" w:hAnsi="Arial Black"/>
      <w:b/>
      <w:caps/>
      <w:kern w:val="28"/>
      <w:sz w:val="28"/>
    </w:rPr>
  </w:style>
  <w:style w:type="paragraph" w:styleId="Ttulo2">
    <w:name w:val="heading 2"/>
    <w:aliases w:val=". (1.1)"/>
    <w:basedOn w:val="Normal"/>
    <w:next w:val="Normal"/>
    <w:qFormat/>
    <w:rsid w:val="00B81B85"/>
    <w:pPr>
      <w:keepNext/>
      <w:spacing w:before="240"/>
      <w:ind w:left="1418" w:hanging="1418"/>
      <w:outlineLvl w:val="1"/>
    </w:pPr>
    <w:rPr>
      <w:b/>
      <w:caps/>
    </w:rPr>
  </w:style>
  <w:style w:type="paragraph" w:styleId="Ttulo3">
    <w:name w:val="heading 3"/>
    <w:aliases w:val=". (1.1.1)"/>
    <w:basedOn w:val="Normal"/>
    <w:next w:val="Normal"/>
    <w:qFormat/>
    <w:rsid w:val="00B81B85"/>
    <w:pPr>
      <w:keepNext/>
      <w:spacing w:before="240"/>
      <w:ind w:left="1418" w:hanging="1418"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B81B85"/>
    <w:pPr>
      <w:keepNext/>
      <w:spacing w:before="240"/>
      <w:ind w:left="1418" w:hanging="1418"/>
      <w:outlineLvl w:val="3"/>
    </w:pPr>
  </w:style>
  <w:style w:type="paragraph" w:styleId="Ttulo5">
    <w:name w:val="heading 5"/>
    <w:basedOn w:val="Normal"/>
    <w:next w:val="Normal"/>
    <w:qFormat/>
    <w:rsid w:val="00B81B85"/>
    <w:pPr>
      <w:spacing w:before="240"/>
      <w:ind w:left="1418" w:hanging="1418"/>
      <w:outlineLvl w:val="4"/>
    </w:pPr>
    <w:rPr>
      <w:i/>
    </w:rPr>
  </w:style>
  <w:style w:type="paragraph" w:styleId="Ttulo6">
    <w:name w:val="heading 6"/>
    <w:basedOn w:val="Normal"/>
    <w:next w:val="Normal"/>
    <w:qFormat/>
    <w:rsid w:val="00B81B85"/>
    <w:pPr>
      <w:spacing w:after="120"/>
      <w:outlineLvl w:val="5"/>
    </w:pPr>
    <w:rPr>
      <w:i/>
    </w:rPr>
  </w:style>
  <w:style w:type="paragraph" w:styleId="Ttulo7">
    <w:name w:val="heading 7"/>
    <w:basedOn w:val="Normal"/>
    <w:next w:val="Normal"/>
    <w:qFormat/>
    <w:rsid w:val="00B81B85"/>
    <w:pPr>
      <w:spacing w:after="60"/>
      <w:outlineLvl w:val="6"/>
    </w:pPr>
  </w:style>
  <w:style w:type="paragraph" w:styleId="Ttulo8">
    <w:name w:val="heading 8"/>
    <w:basedOn w:val="Normal"/>
    <w:next w:val="Normal"/>
    <w:qFormat/>
    <w:rsid w:val="00B81B85"/>
    <w:pPr>
      <w:spacing w:after="60"/>
      <w:outlineLvl w:val="7"/>
    </w:pPr>
    <w:rPr>
      <w:i/>
    </w:rPr>
  </w:style>
  <w:style w:type="paragraph" w:styleId="Ttulo9">
    <w:name w:val="heading 9"/>
    <w:basedOn w:val="Normal"/>
    <w:next w:val="Normal"/>
    <w:qFormat/>
    <w:rsid w:val="00B81B85"/>
    <w:pPr>
      <w:spacing w:after="60"/>
      <w:outlineLvl w:val="8"/>
    </w:pPr>
    <w:rPr>
      <w:b/>
      <w:i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DC1">
    <w:name w:val="toc 1"/>
    <w:basedOn w:val="Normal"/>
    <w:next w:val="Normal"/>
    <w:semiHidden/>
    <w:rsid w:val="00B81B85"/>
    <w:pPr>
      <w:tabs>
        <w:tab w:val="left" w:pos="1418"/>
        <w:tab w:val="right" w:leader="dot" w:pos="8840"/>
      </w:tabs>
      <w:spacing w:after="120"/>
      <w:ind w:left="1418" w:hanging="1418"/>
      <w:jc w:val="left"/>
    </w:pPr>
    <w:rPr>
      <w:caps/>
    </w:rPr>
  </w:style>
  <w:style w:type="paragraph" w:styleId="Epgrafe">
    <w:name w:val="caption"/>
    <w:basedOn w:val="Normal"/>
    <w:next w:val="Normal"/>
    <w:qFormat/>
    <w:rsid w:val="00B81B85"/>
    <w:pPr>
      <w:spacing w:before="120" w:after="120"/>
      <w:jc w:val="center"/>
    </w:pPr>
    <w:rPr>
      <w:b/>
      <w:caps/>
      <w:sz w:val="36"/>
    </w:rPr>
  </w:style>
  <w:style w:type="paragraph" w:styleId="TDC2">
    <w:name w:val="toc 2"/>
    <w:basedOn w:val="Normal"/>
    <w:next w:val="Normal"/>
    <w:semiHidden/>
    <w:rsid w:val="00B81B85"/>
    <w:pPr>
      <w:tabs>
        <w:tab w:val="left" w:pos="1418"/>
        <w:tab w:val="right" w:leader="dot" w:pos="8840"/>
      </w:tabs>
      <w:spacing w:after="60"/>
      <w:ind w:left="1440" w:hanging="720"/>
      <w:jc w:val="left"/>
    </w:pPr>
    <w:rPr>
      <w:caps/>
    </w:rPr>
  </w:style>
  <w:style w:type="paragraph" w:styleId="TDC3">
    <w:name w:val="toc 3"/>
    <w:basedOn w:val="Normal"/>
    <w:next w:val="Normal"/>
    <w:semiHidden/>
    <w:rsid w:val="00B81B85"/>
    <w:pPr>
      <w:tabs>
        <w:tab w:val="left" w:pos="2126"/>
        <w:tab w:val="right" w:leader="dot" w:pos="8840"/>
      </w:tabs>
      <w:spacing w:after="0"/>
      <w:ind w:left="1418"/>
      <w:jc w:val="left"/>
    </w:pPr>
  </w:style>
  <w:style w:type="paragraph" w:styleId="TDC4">
    <w:name w:val="toc 4"/>
    <w:basedOn w:val="Normal"/>
    <w:next w:val="Normal"/>
    <w:semiHidden/>
    <w:rsid w:val="00B81B85"/>
    <w:pPr>
      <w:tabs>
        <w:tab w:val="left" w:pos="3119"/>
        <w:tab w:val="right" w:leader="dot" w:pos="8838"/>
      </w:tabs>
      <w:spacing w:after="0"/>
      <w:ind w:left="2126"/>
      <w:jc w:val="left"/>
    </w:pPr>
  </w:style>
  <w:style w:type="paragraph" w:styleId="TDC5">
    <w:name w:val="toc 5"/>
    <w:basedOn w:val="Normal"/>
    <w:next w:val="Normal"/>
    <w:semiHidden/>
    <w:rsid w:val="00B81B85"/>
    <w:pPr>
      <w:tabs>
        <w:tab w:val="left" w:pos="3119"/>
        <w:tab w:val="right" w:leader="dot" w:pos="8838"/>
      </w:tabs>
      <w:spacing w:after="0"/>
      <w:ind w:left="2693"/>
      <w:jc w:val="left"/>
    </w:pPr>
    <w:rPr>
      <w:sz w:val="18"/>
    </w:rPr>
  </w:style>
  <w:style w:type="paragraph" w:styleId="TDC6">
    <w:name w:val="toc 6"/>
    <w:basedOn w:val="Normal"/>
    <w:next w:val="Normal"/>
    <w:semiHidden/>
    <w:rsid w:val="00B81B85"/>
    <w:pPr>
      <w:tabs>
        <w:tab w:val="right" w:leader="dot" w:pos="8838"/>
      </w:tabs>
      <w:spacing w:after="0"/>
      <w:ind w:left="1200"/>
      <w:jc w:val="left"/>
    </w:pPr>
    <w:rPr>
      <w:sz w:val="18"/>
    </w:rPr>
  </w:style>
  <w:style w:type="paragraph" w:styleId="TDC7">
    <w:name w:val="toc 7"/>
    <w:basedOn w:val="Normal"/>
    <w:next w:val="Normal"/>
    <w:semiHidden/>
    <w:rsid w:val="00B81B85"/>
    <w:pPr>
      <w:tabs>
        <w:tab w:val="right" w:leader="dot" w:pos="8838"/>
      </w:tabs>
      <w:spacing w:after="0"/>
      <w:ind w:left="1440"/>
      <w:jc w:val="left"/>
    </w:pPr>
    <w:rPr>
      <w:sz w:val="18"/>
    </w:rPr>
  </w:style>
  <w:style w:type="paragraph" w:styleId="TDC8">
    <w:name w:val="toc 8"/>
    <w:basedOn w:val="Normal"/>
    <w:next w:val="Normal"/>
    <w:semiHidden/>
    <w:rsid w:val="00B81B85"/>
    <w:pPr>
      <w:tabs>
        <w:tab w:val="right" w:leader="dot" w:pos="8838"/>
      </w:tabs>
      <w:spacing w:after="0"/>
      <w:ind w:left="1680"/>
      <w:jc w:val="left"/>
    </w:pPr>
    <w:rPr>
      <w:sz w:val="18"/>
    </w:rPr>
  </w:style>
  <w:style w:type="paragraph" w:styleId="TDC9">
    <w:name w:val="toc 9"/>
    <w:basedOn w:val="Normal"/>
    <w:next w:val="Normal"/>
    <w:semiHidden/>
    <w:rsid w:val="00B81B85"/>
    <w:pPr>
      <w:tabs>
        <w:tab w:val="right" w:leader="dot" w:pos="8838"/>
      </w:tabs>
      <w:spacing w:after="0"/>
      <w:ind w:left="1920"/>
      <w:jc w:val="left"/>
    </w:pPr>
    <w:rPr>
      <w:sz w:val="18"/>
    </w:rPr>
  </w:style>
  <w:style w:type="paragraph" w:styleId="Piedepgina">
    <w:name w:val="footer"/>
    <w:basedOn w:val="Normal"/>
    <w:link w:val="PiedepginaCar"/>
    <w:rsid w:val="00B81B85"/>
    <w:pPr>
      <w:tabs>
        <w:tab w:val="center" w:pos="4252"/>
        <w:tab w:val="right" w:pos="8504"/>
      </w:tabs>
      <w:spacing w:line="240" w:lineRule="auto"/>
    </w:pPr>
  </w:style>
  <w:style w:type="paragraph" w:customStyle="1" w:styleId="Figura">
    <w:name w:val="Figura"/>
    <w:basedOn w:val="Normal"/>
    <w:next w:val="Normal"/>
    <w:rsid w:val="00B81B85"/>
    <w:pPr>
      <w:spacing w:line="0" w:lineRule="atLeast"/>
      <w:ind w:firstLine="567"/>
      <w:jc w:val="center"/>
    </w:pPr>
  </w:style>
  <w:style w:type="paragraph" w:customStyle="1" w:styleId="FiguraN">
    <w:name w:val="Figura N"/>
    <w:basedOn w:val="Normal"/>
    <w:next w:val="Normal"/>
    <w:rsid w:val="00B81B85"/>
    <w:pPr>
      <w:spacing w:after="0"/>
      <w:jc w:val="center"/>
    </w:pPr>
  </w:style>
  <w:style w:type="paragraph" w:customStyle="1" w:styleId="Tabla">
    <w:name w:val="Tabla"/>
    <w:basedOn w:val="Normal"/>
    <w:rsid w:val="00B81B85"/>
    <w:pPr>
      <w:spacing w:after="0" w:line="0" w:lineRule="atLeast"/>
      <w:jc w:val="center"/>
    </w:pPr>
    <w:rPr>
      <w:b/>
      <w:caps/>
      <w:lang w:val="es-ES"/>
    </w:rPr>
  </w:style>
  <w:style w:type="character" w:styleId="Refdenotaalpie">
    <w:name w:val="footnote reference"/>
    <w:basedOn w:val="Fuentedeprrafopredeter"/>
    <w:semiHidden/>
    <w:rsid w:val="00B81B85"/>
    <w:rPr>
      <w:vertAlign w:val="superscript"/>
    </w:rPr>
  </w:style>
  <w:style w:type="paragraph" w:styleId="Textonotapie">
    <w:name w:val="footnote text"/>
    <w:basedOn w:val="Normal"/>
    <w:semiHidden/>
    <w:rsid w:val="00B81B85"/>
    <w:pPr>
      <w:spacing w:before="240" w:after="0" w:line="240" w:lineRule="auto"/>
      <w:ind w:left="709" w:hanging="709"/>
    </w:pPr>
    <w:rPr>
      <w:rFonts w:cs="Arial"/>
      <w:color w:val="000000"/>
      <w:sz w:val="16"/>
    </w:rPr>
  </w:style>
  <w:style w:type="paragraph" w:styleId="Encabezado">
    <w:name w:val="header"/>
    <w:basedOn w:val="Normal"/>
    <w:rsid w:val="00B81B85"/>
    <w:pPr>
      <w:tabs>
        <w:tab w:val="center" w:pos="4419"/>
        <w:tab w:val="right" w:pos="8838"/>
      </w:tabs>
    </w:pPr>
  </w:style>
  <w:style w:type="paragraph" w:customStyle="1" w:styleId="NTABLA">
    <w:name w:val="NTABLA"/>
    <w:basedOn w:val="FiguraN"/>
    <w:rsid w:val="00B81B85"/>
    <w:pPr>
      <w:spacing w:before="120" w:after="60"/>
    </w:pPr>
    <w:rPr>
      <w:rFonts w:ascii="Times New Roman" w:hAnsi="Times New Roman"/>
      <w:b/>
      <w:caps/>
    </w:rPr>
  </w:style>
  <w:style w:type="paragraph" w:customStyle="1" w:styleId="TablaN">
    <w:name w:val="Tabla Nº"/>
    <w:basedOn w:val="Normal"/>
    <w:rsid w:val="00B81B85"/>
    <w:pPr>
      <w:spacing w:after="0"/>
      <w:jc w:val="center"/>
    </w:pPr>
    <w:rPr>
      <w:b/>
      <w:caps/>
    </w:rPr>
  </w:style>
  <w:style w:type="paragraph" w:customStyle="1" w:styleId="TablaTitulo">
    <w:name w:val="Tabla Titulo"/>
    <w:basedOn w:val="Normal"/>
    <w:rsid w:val="00B81B85"/>
    <w:pPr>
      <w:spacing w:after="0"/>
      <w:jc w:val="center"/>
    </w:pPr>
    <w:rPr>
      <w:b/>
      <w:caps/>
      <w:sz w:val="18"/>
    </w:rPr>
  </w:style>
  <w:style w:type="paragraph" w:customStyle="1" w:styleId="TablaTexto">
    <w:name w:val="Tabla Texto"/>
    <w:basedOn w:val="Normal"/>
    <w:rsid w:val="00B81B85"/>
    <w:pPr>
      <w:spacing w:before="60" w:after="60"/>
      <w:ind w:left="113"/>
      <w:jc w:val="left"/>
    </w:pPr>
  </w:style>
  <w:style w:type="paragraph" w:styleId="Textoindependiente">
    <w:name w:val="Body Text"/>
    <w:basedOn w:val="Normal"/>
    <w:rsid w:val="00B81B85"/>
    <w:rPr>
      <w:b/>
      <w:sz w:val="24"/>
      <w:lang w:val="es-ES"/>
    </w:rPr>
  </w:style>
  <w:style w:type="paragraph" w:styleId="Listaconvietas">
    <w:name w:val="List Bullet"/>
    <w:basedOn w:val="Normal"/>
    <w:autoRedefine/>
    <w:rsid w:val="00B81B85"/>
    <w:pPr>
      <w:spacing w:after="0"/>
      <w:ind w:left="851" w:hanging="284"/>
    </w:pPr>
    <w:rPr>
      <w:rFonts w:ascii="Times New Roman" w:hAnsi="Times New Roman"/>
      <w:sz w:val="24"/>
    </w:rPr>
  </w:style>
  <w:style w:type="character" w:styleId="Refdecomentario">
    <w:name w:val="annotation reference"/>
    <w:basedOn w:val="Fuentedeprrafopredeter"/>
    <w:semiHidden/>
    <w:rsid w:val="00B81B85"/>
    <w:rPr>
      <w:sz w:val="16"/>
    </w:rPr>
  </w:style>
  <w:style w:type="paragraph" w:styleId="Textocomentario">
    <w:name w:val="annotation text"/>
    <w:basedOn w:val="Normal"/>
    <w:semiHidden/>
    <w:rsid w:val="00B81B85"/>
    <w:pPr>
      <w:spacing w:before="120" w:after="120"/>
    </w:pPr>
    <w:rPr>
      <w:rFonts w:ascii="Times New Roman" w:hAnsi="Times New Roman"/>
    </w:rPr>
  </w:style>
  <w:style w:type="paragraph" w:customStyle="1" w:styleId="textotabla">
    <w:name w:val="texto tabla"/>
    <w:basedOn w:val="Normal"/>
    <w:rsid w:val="00B81B85"/>
    <w:pPr>
      <w:spacing w:before="40" w:after="40" w:line="240" w:lineRule="exact"/>
      <w:ind w:left="57" w:right="57"/>
      <w:jc w:val="left"/>
    </w:pPr>
    <w:rPr>
      <w:rFonts w:ascii="Times New Roman" w:hAnsi="Times New Roman"/>
      <w:color w:val="000000"/>
    </w:rPr>
  </w:style>
  <w:style w:type="paragraph" w:styleId="Sangradetextonormal">
    <w:name w:val="Body Text Indent"/>
    <w:basedOn w:val="Normal"/>
    <w:rsid w:val="00B81B85"/>
    <w:pPr>
      <w:ind w:left="709" w:hanging="709"/>
    </w:pPr>
  </w:style>
  <w:style w:type="character" w:styleId="Nmerodepgina">
    <w:name w:val="page number"/>
    <w:basedOn w:val="Fuentedeprrafopredeter"/>
    <w:rsid w:val="00B81B85"/>
    <w:rPr>
      <w:rFonts w:ascii="Arial" w:hAnsi="Arial"/>
      <w:b/>
      <w:sz w:val="16"/>
    </w:rPr>
  </w:style>
  <w:style w:type="paragraph" w:styleId="Textoindependiente2">
    <w:name w:val="Body Text 2"/>
    <w:basedOn w:val="Normal"/>
    <w:rsid w:val="00B81B85"/>
    <w:rPr>
      <w:color w:val="0000FF"/>
      <w:sz w:val="24"/>
      <w:lang w:val="es-ES"/>
    </w:rPr>
  </w:style>
  <w:style w:type="character" w:styleId="Textoennegrita">
    <w:name w:val="Strong"/>
    <w:basedOn w:val="Fuentedeprrafopredeter"/>
    <w:qFormat/>
    <w:rsid w:val="00B81B85"/>
    <w:rPr>
      <w:b/>
    </w:rPr>
  </w:style>
  <w:style w:type="paragraph" w:styleId="Tabladeilustraciones">
    <w:name w:val="table of figures"/>
    <w:basedOn w:val="Normal"/>
    <w:next w:val="Normal"/>
    <w:semiHidden/>
    <w:rsid w:val="00B81B85"/>
    <w:pPr>
      <w:ind w:left="440" w:hanging="440"/>
    </w:pPr>
  </w:style>
  <w:style w:type="character" w:styleId="Hipervnculo">
    <w:name w:val="Hyperlink"/>
    <w:basedOn w:val="Fuentedeprrafopredeter"/>
    <w:rsid w:val="00B81B85"/>
    <w:rPr>
      <w:color w:val="0000FF"/>
      <w:u w:val="single"/>
    </w:rPr>
  </w:style>
  <w:style w:type="paragraph" w:customStyle="1" w:styleId="xl24">
    <w:name w:val="xl24"/>
    <w:basedOn w:val="Normal"/>
    <w:rsid w:val="00B81B85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5">
    <w:name w:val="xl25"/>
    <w:basedOn w:val="Normal"/>
    <w:rsid w:val="00B81B85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6">
    <w:name w:val="xl26"/>
    <w:basedOn w:val="Normal"/>
    <w:rsid w:val="00B81B85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7">
    <w:name w:val="xl27"/>
    <w:basedOn w:val="Normal"/>
    <w:rsid w:val="00B81B85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8">
    <w:name w:val="xl28"/>
    <w:basedOn w:val="Normal"/>
    <w:rsid w:val="00B81B85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9">
    <w:name w:val="xl29"/>
    <w:basedOn w:val="Normal"/>
    <w:rsid w:val="00B81B85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0">
    <w:name w:val="xl30"/>
    <w:basedOn w:val="Normal"/>
    <w:rsid w:val="00B81B8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1">
    <w:name w:val="xl31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32">
    <w:name w:val="xl32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3">
    <w:name w:val="xl33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4">
    <w:name w:val="xl34"/>
    <w:basedOn w:val="Normal"/>
    <w:rsid w:val="00B81B8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5">
    <w:name w:val="xl35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36">
    <w:name w:val="xl36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7">
    <w:name w:val="xl37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8">
    <w:name w:val="xl38"/>
    <w:basedOn w:val="Normal"/>
    <w:rsid w:val="00B81B8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9">
    <w:name w:val="xl39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40">
    <w:name w:val="xl40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41">
    <w:name w:val="xl41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character" w:styleId="Hipervnculovisitado">
    <w:name w:val="FollowedHyperlink"/>
    <w:basedOn w:val="Fuentedeprrafopredeter"/>
    <w:rsid w:val="00B81B85"/>
    <w:rPr>
      <w:color w:val="800080"/>
      <w:u w:val="single"/>
    </w:rPr>
  </w:style>
  <w:style w:type="paragraph" w:styleId="Mapadeldocumento">
    <w:name w:val="Document Map"/>
    <w:basedOn w:val="Normal"/>
    <w:semiHidden/>
    <w:rsid w:val="00B81B85"/>
    <w:pPr>
      <w:shd w:val="clear" w:color="auto" w:fill="000080"/>
    </w:pPr>
    <w:rPr>
      <w:rFonts w:ascii="Tahoma" w:hAnsi="Tahoma" w:cs="Tahoma"/>
    </w:rPr>
  </w:style>
  <w:style w:type="paragraph" w:styleId="Sangra2detindependiente">
    <w:name w:val="Body Text Indent 2"/>
    <w:basedOn w:val="Normal"/>
    <w:rsid w:val="00B81B85"/>
    <w:pPr>
      <w:ind w:left="284"/>
    </w:pPr>
    <w:rPr>
      <w:sz w:val="24"/>
      <w:lang w:val="es-ES"/>
    </w:rPr>
  </w:style>
  <w:style w:type="paragraph" w:styleId="Sangra3detindependiente">
    <w:name w:val="Body Text Indent 3"/>
    <w:basedOn w:val="Normal"/>
    <w:rsid w:val="00B81B85"/>
    <w:pPr>
      <w:ind w:left="360"/>
    </w:pPr>
    <w:rPr>
      <w:sz w:val="24"/>
      <w:lang w:val="es-ES"/>
    </w:rPr>
  </w:style>
  <w:style w:type="paragraph" w:customStyle="1" w:styleId="Textoindependiente21">
    <w:name w:val="Texto independiente 21"/>
    <w:basedOn w:val="Normal"/>
    <w:rsid w:val="00B81B85"/>
    <w:pPr>
      <w:spacing w:after="0"/>
      <w:ind w:left="709" w:hanging="709"/>
    </w:pPr>
    <w:rPr>
      <w:sz w:val="24"/>
    </w:rPr>
  </w:style>
  <w:style w:type="paragraph" w:customStyle="1" w:styleId="FiguraTitulo">
    <w:name w:val="Figura Titulo"/>
    <w:basedOn w:val="TablaTitulo"/>
    <w:rsid w:val="00B81B85"/>
  </w:style>
  <w:style w:type="paragraph" w:styleId="Textodeglobo">
    <w:name w:val="Balloon Text"/>
    <w:basedOn w:val="Normal"/>
    <w:semiHidden/>
    <w:rsid w:val="00B81B85"/>
    <w:rPr>
      <w:rFonts w:ascii="Tahoma" w:hAnsi="Tahoma" w:cs="Tahoma"/>
      <w:sz w:val="16"/>
      <w:szCs w:val="16"/>
    </w:rPr>
  </w:style>
  <w:style w:type="paragraph" w:customStyle="1" w:styleId="InformeREG">
    <w:name w:val="Informe REG"/>
    <w:basedOn w:val="Normal"/>
    <w:autoRedefine/>
    <w:rsid w:val="00B81B85"/>
    <w:pPr>
      <w:spacing w:after="0" w:line="360" w:lineRule="auto"/>
    </w:pPr>
    <w:rPr>
      <w:b/>
      <w:sz w:val="24"/>
      <w:lang w:val="es-CL"/>
    </w:rPr>
  </w:style>
  <w:style w:type="paragraph" w:styleId="Textoindependiente3">
    <w:name w:val="Body Text 3"/>
    <w:basedOn w:val="Normal"/>
    <w:rsid w:val="00B81B85"/>
    <w:rPr>
      <w:color w:val="FF0000"/>
    </w:rPr>
  </w:style>
  <w:style w:type="paragraph" w:customStyle="1" w:styleId="EstiloTtulo2JustificadoAntes30ptoDespus12pto">
    <w:name w:val="Estilo Título 2 + Justificado Antes:  30 pto Después:  12 pto"/>
    <w:basedOn w:val="Ttulo2"/>
    <w:rsid w:val="00B81B85"/>
    <w:pPr>
      <w:tabs>
        <w:tab w:val="num" w:pos="576"/>
      </w:tabs>
      <w:spacing w:before="120" w:after="0" w:line="240" w:lineRule="auto"/>
      <w:ind w:left="576" w:hanging="576"/>
    </w:pPr>
    <w:rPr>
      <w:bCs/>
      <w:caps w:val="0"/>
      <w:sz w:val="24"/>
      <w:lang w:val="es-CL" w:eastAsia="es-CL"/>
    </w:rPr>
  </w:style>
  <w:style w:type="character" w:customStyle="1" w:styleId="Ttulo211Car">
    <w:name w:val="Título 2;. (1.1) Car"/>
    <w:basedOn w:val="Fuentedeprrafopredeter"/>
    <w:rsid w:val="00B81B85"/>
    <w:rPr>
      <w:rFonts w:ascii="Arial" w:hAnsi="Arial"/>
      <w:b/>
      <w:caps/>
      <w:lang w:val="es-ES_tradnl" w:eastAsia="es-ES" w:bidi="ar-SA"/>
    </w:rPr>
  </w:style>
  <w:style w:type="paragraph" w:customStyle="1" w:styleId="TABLAN0">
    <w:name w:val="TABLAN"/>
    <w:basedOn w:val="Normal"/>
    <w:rsid w:val="00B81B85"/>
    <w:pPr>
      <w:spacing w:after="60" w:line="240" w:lineRule="auto"/>
      <w:jc w:val="center"/>
    </w:pPr>
    <w:rPr>
      <w:rFonts w:ascii="Times New Roman" w:hAnsi="Times New Roman"/>
      <w:b/>
      <w:caps/>
      <w:lang w:val="es-ES"/>
    </w:rPr>
  </w:style>
  <w:style w:type="paragraph" w:styleId="Textosinformato">
    <w:name w:val="Plain Text"/>
    <w:basedOn w:val="Normal"/>
    <w:rsid w:val="00B81B85"/>
    <w:pPr>
      <w:spacing w:after="0" w:line="240" w:lineRule="auto"/>
      <w:jc w:val="left"/>
    </w:pPr>
    <w:rPr>
      <w:rFonts w:ascii="Courier New" w:hAnsi="Courier New"/>
      <w:lang w:val="es-ES"/>
    </w:rPr>
  </w:style>
  <w:style w:type="paragraph" w:styleId="Asuntodelcomentario">
    <w:name w:val="annotation subject"/>
    <w:basedOn w:val="Textocomentario"/>
    <w:next w:val="Textocomentario"/>
    <w:semiHidden/>
    <w:rsid w:val="00B81B85"/>
    <w:pPr>
      <w:spacing w:before="0" w:after="240"/>
    </w:pPr>
    <w:rPr>
      <w:rFonts w:ascii="Arial" w:hAnsi="Arial"/>
      <w:b/>
      <w:bCs/>
    </w:rPr>
  </w:style>
  <w:style w:type="table" w:styleId="Tablaconcuadrcula">
    <w:name w:val="Table Grid"/>
    <w:basedOn w:val="Tablanormal"/>
    <w:uiPriority w:val="59"/>
    <w:rsid w:val="00905ABD"/>
    <w:pPr>
      <w:spacing w:after="240" w:line="288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n">
    <w:name w:val="Revision"/>
    <w:hidden/>
    <w:uiPriority w:val="99"/>
    <w:semiHidden/>
    <w:rsid w:val="00C81FE7"/>
    <w:rPr>
      <w:rFonts w:ascii="Arial" w:hAnsi="Arial"/>
      <w:lang w:val="es-ES_tradnl" w:eastAsia="es-ES"/>
    </w:rPr>
  </w:style>
  <w:style w:type="paragraph" w:styleId="Prrafodelista">
    <w:name w:val="List Paragraph"/>
    <w:basedOn w:val="Normal"/>
    <w:qFormat/>
    <w:rsid w:val="0026618C"/>
    <w:pPr>
      <w:spacing w:after="120"/>
      <w:ind w:left="720"/>
      <w:contextualSpacing/>
    </w:pPr>
    <w:rPr>
      <w:rFonts w:ascii="Century Gothic" w:eastAsiaTheme="minorHAnsi" w:hAnsi="Century Gothic" w:cstheme="minorBidi"/>
      <w:sz w:val="18"/>
      <w:szCs w:val="22"/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rsid w:val="0026618C"/>
    <w:rPr>
      <w:rFonts w:ascii="Arial" w:hAnsi="Arial"/>
      <w:lang w:val="es-ES_tradnl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81B85"/>
    <w:pPr>
      <w:spacing w:after="240" w:line="288" w:lineRule="auto"/>
      <w:jc w:val="both"/>
    </w:pPr>
    <w:rPr>
      <w:rFonts w:ascii="Arial" w:hAnsi="Arial"/>
      <w:lang w:val="es-ES_tradnl" w:eastAsia="es-ES"/>
    </w:rPr>
  </w:style>
  <w:style w:type="paragraph" w:styleId="Ttulo1">
    <w:name w:val="heading 1"/>
    <w:basedOn w:val="Normal"/>
    <w:next w:val="Normal"/>
    <w:qFormat/>
    <w:rsid w:val="00B81B85"/>
    <w:pPr>
      <w:keepNext/>
      <w:pBdr>
        <w:bottom w:val="single" w:sz="12" w:space="1" w:color="auto"/>
      </w:pBdr>
      <w:ind w:left="1418" w:hanging="1418"/>
      <w:jc w:val="left"/>
      <w:outlineLvl w:val="0"/>
    </w:pPr>
    <w:rPr>
      <w:rFonts w:ascii="Arial Black" w:hAnsi="Arial Black"/>
      <w:b/>
      <w:caps/>
      <w:kern w:val="28"/>
      <w:sz w:val="28"/>
    </w:rPr>
  </w:style>
  <w:style w:type="paragraph" w:styleId="Ttulo2">
    <w:name w:val="heading 2"/>
    <w:aliases w:val=". (1.1)"/>
    <w:basedOn w:val="Normal"/>
    <w:next w:val="Normal"/>
    <w:qFormat/>
    <w:rsid w:val="00B81B85"/>
    <w:pPr>
      <w:keepNext/>
      <w:spacing w:before="240"/>
      <w:ind w:left="1418" w:hanging="1418"/>
      <w:outlineLvl w:val="1"/>
    </w:pPr>
    <w:rPr>
      <w:b/>
      <w:caps/>
    </w:rPr>
  </w:style>
  <w:style w:type="paragraph" w:styleId="Ttulo3">
    <w:name w:val="heading 3"/>
    <w:aliases w:val=". (1.1.1)"/>
    <w:basedOn w:val="Normal"/>
    <w:next w:val="Normal"/>
    <w:qFormat/>
    <w:rsid w:val="00B81B85"/>
    <w:pPr>
      <w:keepNext/>
      <w:spacing w:before="240"/>
      <w:ind w:left="1418" w:hanging="1418"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B81B85"/>
    <w:pPr>
      <w:keepNext/>
      <w:spacing w:before="240"/>
      <w:ind w:left="1418" w:hanging="1418"/>
      <w:outlineLvl w:val="3"/>
    </w:pPr>
  </w:style>
  <w:style w:type="paragraph" w:styleId="Ttulo5">
    <w:name w:val="heading 5"/>
    <w:basedOn w:val="Normal"/>
    <w:next w:val="Normal"/>
    <w:qFormat/>
    <w:rsid w:val="00B81B85"/>
    <w:pPr>
      <w:spacing w:before="240"/>
      <w:ind w:left="1418" w:hanging="1418"/>
      <w:outlineLvl w:val="4"/>
    </w:pPr>
    <w:rPr>
      <w:i/>
    </w:rPr>
  </w:style>
  <w:style w:type="paragraph" w:styleId="Ttulo6">
    <w:name w:val="heading 6"/>
    <w:basedOn w:val="Normal"/>
    <w:next w:val="Normal"/>
    <w:qFormat/>
    <w:rsid w:val="00B81B85"/>
    <w:pPr>
      <w:spacing w:after="120"/>
      <w:outlineLvl w:val="5"/>
    </w:pPr>
    <w:rPr>
      <w:i/>
    </w:rPr>
  </w:style>
  <w:style w:type="paragraph" w:styleId="Ttulo7">
    <w:name w:val="heading 7"/>
    <w:basedOn w:val="Normal"/>
    <w:next w:val="Normal"/>
    <w:qFormat/>
    <w:rsid w:val="00B81B85"/>
    <w:pPr>
      <w:spacing w:after="60"/>
      <w:outlineLvl w:val="6"/>
    </w:pPr>
  </w:style>
  <w:style w:type="paragraph" w:styleId="Ttulo8">
    <w:name w:val="heading 8"/>
    <w:basedOn w:val="Normal"/>
    <w:next w:val="Normal"/>
    <w:qFormat/>
    <w:rsid w:val="00B81B85"/>
    <w:pPr>
      <w:spacing w:after="60"/>
      <w:outlineLvl w:val="7"/>
    </w:pPr>
    <w:rPr>
      <w:i/>
    </w:rPr>
  </w:style>
  <w:style w:type="paragraph" w:styleId="Ttulo9">
    <w:name w:val="heading 9"/>
    <w:basedOn w:val="Normal"/>
    <w:next w:val="Normal"/>
    <w:qFormat/>
    <w:rsid w:val="00B81B85"/>
    <w:pPr>
      <w:spacing w:after="60"/>
      <w:outlineLvl w:val="8"/>
    </w:pPr>
    <w:rPr>
      <w:b/>
      <w:i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DC1">
    <w:name w:val="toc 1"/>
    <w:basedOn w:val="Normal"/>
    <w:next w:val="Normal"/>
    <w:semiHidden/>
    <w:rsid w:val="00B81B85"/>
    <w:pPr>
      <w:tabs>
        <w:tab w:val="left" w:pos="1418"/>
        <w:tab w:val="right" w:leader="dot" w:pos="8840"/>
      </w:tabs>
      <w:spacing w:after="120"/>
      <w:ind w:left="1418" w:hanging="1418"/>
      <w:jc w:val="left"/>
    </w:pPr>
    <w:rPr>
      <w:caps/>
    </w:rPr>
  </w:style>
  <w:style w:type="paragraph" w:styleId="Epgrafe">
    <w:name w:val="caption"/>
    <w:basedOn w:val="Normal"/>
    <w:next w:val="Normal"/>
    <w:qFormat/>
    <w:rsid w:val="00B81B85"/>
    <w:pPr>
      <w:spacing w:before="120" w:after="120"/>
      <w:jc w:val="center"/>
    </w:pPr>
    <w:rPr>
      <w:b/>
      <w:caps/>
      <w:sz w:val="36"/>
    </w:rPr>
  </w:style>
  <w:style w:type="paragraph" w:styleId="TDC2">
    <w:name w:val="toc 2"/>
    <w:basedOn w:val="Normal"/>
    <w:next w:val="Normal"/>
    <w:semiHidden/>
    <w:rsid w:val="00B81B85"/>
    <w:pPr>
      <w:tabs>
        <w:tab w:val="left" w:pos="1418"/>
        <w:tab w:val="right" w:leader="dot" w:pos="8840"/>
      </w:tabs>
      <w:spacing w:after="60"/>
      <w:ind w:left="1440" w:hanging="720"/>
      <w:jc w:val="left"/>
    </w:pPr>
    <w:rPr>
      <w:caps/>
    </w:rPr>
  </w:style>
  <w:style w:type="paragraph" w:styleId="TDC3">
    <w:name w:val="toc 3"/>
    <w:basedOn w:val="Normal"/>
    <w:next w:val="Normal"/>
    <w:semiHidden/>
    <w:rsid w:val="00B81B85"/>
    <w:pPr>
      <w:tabs>
        <w:tab w:val="left" w:pos="2126"/>
        <w:tab w:val="right" w:leader="dot" w:pos="8840"/>
      </w:tabs>
      <w:spacing w:after="0"/>
      <w:ind w:left="1418"/>
      <w:jc w:val="left"/>
    </w:pPr>
  </w:style>
  <w:style w:type="paragraph" w:styleId="TDC4">
    <w:name w:val="toc 4"/>
    <w:basedOn w:val="Normal"/>
    <w:next w:val="Normal"/>
    <w:semiHidden/>
    <w:rsid w:val="00B81B85"/>
    <w:pPr>
      <w:tabs>
        <w:tab w:val="left" w:pos="3119"/>
        <w:tab w:val="right" w:leader="dot" w:pos="8838"/>
      </w:tabs>
      <w:spacing w:after="0"/>
      <w:ind w:left="2126"/>
      <w:jc w:val="left"/>
    </w:pPr>
  </w:style>
  <w:style w:type="paragraph" w:styleId="TDC5">
    <w:name w:val="toc 5"/>
    <w:basedOn w:val="Normal"/>
    <w:next w:val="Normal"/>
    <w:semiHidden/>
    <w:rsid w:val="00B81B85"/>
    <w:pPr>
      <w:tabs>
        <w:tab w:val="left" w:pos="3119"/>
        <w:tab w:val="right" w:leader="dot" w:pos="8838"/>
      </w:tabs>
      <w:spacing w:after="0"/>
      <w:ind w:left="2693"/>
      <w:jc w:val="left"/>
    </w:pPr>
    <w:rPr>
      <w:sz w:val="18"/>
    </w:rPr>
  </w:style>
  <w:style w:type="paragraph" w:styleId="TDC6">
    <w:name w:val="toc 6"/>
    <w:basedOn w:val="Normal"/>
    <w:next w:val="Normal"/>
    <w:semiHidden/>
    <w:rsid w:val="00B81B85"/>
    <w:pPr>
      <w:tabs>
        <w:tab w:val="right" w:leader="dot" w:pos="8838"/>
      </w:tabs>
      <w:spacing w:after="0"/>
      <w:ind w:left="1200"/>
      <w:jc w:val="left"/>
    </w:pPr>
    <w:rPr>
      <w:sz w:val="18"/>
    </w:rPr>
  </w:style>
  <w:style w:type="paragraph" w:styleId="TDC7">
    <w:name w:val="toc 7"/>
    <w:basedOn w:val="Normal"/>
    <w:next w:val="Normal"/>
    <w:semiHidden/>
    <w:rsid w:val="00B81B85"/>
    <w:pPr>
      <w:tabs>
        <w:tab w:val="right" w:leader="dot" w:pos="8838"/>
      </w:tabs>
      <w:spacing w:after="0"/>
      <w:ind w:left="1440"/>
      <w:jc w:val="left"/>
    </w:pPr>
    <w:rPr>
      <w:sz w:val="18"/>
    </w:rPr>
  </w:style>
  <w:style w:type="paragraph" w:styleId="TDC8">
    <w:name w:val="toc 8"/>
    <w:basedOn w:val="Normal"/>
    <w:next w:val="Normal"/>
    <w:semiHidden/>
    <w:rsid w:val="00B81B85"/>
    <w:pPr>
      <w:tabs>
        <w:tab w:val="right" w:leader="dot" w:pos="8838"/>
      </w:tabs>
      <w:spacing w:after="0"/>
      <w:ind w:left="1680"/>
      <w:jc w:val="left"/>
    </w:pPr>
    <w:rPr>
      <w:sz w:val="18"/>
    </w:rPr>
  </w:style>
  <w:style w:type="paragraph" w:styleId="TDC9">
    <w:name w:val="toc 9"/>
    <w:basedOn w:val="Normal"/>
    <w:next w:val="Normal"/>
    <w:semiHidden/>
    <w:rsid w:val="00B81B85"/>
    <w:pPr>
      <w:tabs>
        <w:tab w:val="right" w:leader="dot" w:pos="8838"/>
      </w:tabs>
      <w:spacing w:after="0"/>
      <w:ind w:left="1920"/>
      <w:jc w:val="left"/>
    </w:pPr>
    <w:rPr>
      <w:sz w:val="18"/>
    </w:rPr>
  </w:style>
  <w:style w:type="paragraph" w:styleId="Piedepgina">
    <w:name w:val="footer"/>
    <w:basedOn w:val="Normal"/>
    <w:link w:val="PiedepginaCar"/>
    <w:rsid w:val="00B81B85"/>
    <w:pPr>
      <w:tabs>
        <w:tab w:val="center" w:pos="4252"/>
        <w:tab w:val="right" w:pos="8504"/>
      </w:tabs>
      <w:spacing w:line="240" w:lineRule="auto"/>
    </w:pPr>
  </w:style>
  <w:style w:type="paragraph" w:customStyle="1" w:styleId="Figura">
    <w:name w:val="Figura"/>
    <w:basedOn w:val="Normal"/>
    <w:next w:val="Normal"/>
    <w:rsid w:val="00B81B85"/>
    <w:pPr>
      <w:spacing w:line="0" w:lineRule="atLeast"/>
      <w:ind w:firstLine="567"/>
      <w:jc w:val="center"/>
    </w:pPr>
  </w:style>
  <w:style w:type="paragraph" w:customStyle="1" w:styleId="FiguraN">
    <w:name w:val="Figura N"/>
    <w:basedOn w:val="Normal"/>
    <w:next w:val="Normal"/>
    <w:rsid w:val="00B81B85"/>
    <w:pPr>
      <w:spacing w:after="0"/>
      <w:jc w:val="center"/>
    </w:pPr>
  </w:style>
  <w:style w:type="paragraph" w:customStyle="1" w:styleId="Tabla">
    <w:name w:val="Tabla"/>
    <w:basedOn w:val="Normal"/>
    <w:rsid w:val="00B81B85"/>
    <w:pPr>
      <w:spacing w:after="0" w:line="0" w:lineRule="atLeast"/>
      <w:jc w:val="center"/>
    </w:pPr>
    <w:rPr>
      <w:b/>
      <w:caps/>
      <w:lang w:val="es-ES"/>
    </w:rPr>
  </w:style>
  <w:style w:type="character" w:styleId="Refdenotaalpie">
    <w:name w:val="footnote reference"/>
    <w:basedOn w:val="Fuentedeprrafopredeter"/>
    <w:semiHidden/>
    <w:rsid w:val="00B81B85"/>
    <w:rPr>
      <w:vertAlign w:val="superscript"/>
    </w:rPr>
  </w:style>
  <w:style w:type="paragraph" w:styleId="Textonotapie">
    <w:name w:val="footnote text"/>
    <w:basedOn w:val="Normal"/>
    <w:semiHidden/>
    <w:rsid w:val="00B81B85"/>
    <w:pPr>
      <w:spacing w:before="240" w:after="0" w:line="240" w:lineRule="auto"/>
      <w:ind w:left="709" w:hanging="709"/>
    </w:pPr>
    <w:rPr>
      <w:rFonts w:cs="Arial"/>
      <w:color w:val="000000"/>
      <w:sz w:val="16"/>
    </w:rPr>
  </w:style>
  <w:style w:type="paragraph" w:styleId="Encabezado">
    <w:name w:val="header"/>
    <w:basedOn w:val="Normal"/>
    <w:rsid w:val="00B81B85"/>
    <w:pPr>
      <w:tabs>
        <w:tab w:val="center" w:pos="4419"/>
        <w:tab w:val="right" w:pos="8838"/>
      </w:tabs>
    </w:pPr>
  </w:style>
  <w:style w:type="paragraph" w:customStyle="1" w:styleId="NTABLA">
    <w:name w:val="NTABLA"/>
    <w:basedOn w:val="FiguraN"/>
    <w:rsid w:val="00B81B85"/>
    <w:pPr>
      <w:spacing w:before="120" w:after="60"/>
    </w:pPr>
    <w:rPr>
      <w:rFonts w:ascii="Times New Roman" w:hAnsi="Times New Roman"/>
      <w:b/>
      <w:caps/>
    </w:rPr>
  </w:style>
  <w:style w:type="paragraph" w:customStyle="1" w:styleId="TablaN">
    <w:name w:val="Tabla Nº"/>
    <w:basedOn w:val="Normal"/>
    <w:rsid w:val="00B81B85"/>
    <w:pPr>
      <w:spacing w:after="0"/>
      <w:jc w:val="center"/>
    </w:pPr>
    <w:rPr>
      <w:b/>
      <w:caps/>
    </w:rPr>
  </w:style>
  <w:style w:type="paragraph" w:customStyle="1" w:styleId="TablaTitulo">
    <w:name w:val="Tabla Titulo"/>
    <w:basedOn w:val="Normal"/>
    <w:rsid w:val="00B81B85"/>
    <w:pPr>
      <w:spacing w:after="0"/>
      <w:jc w:val="center"/>
    </w:pPr>
    <w:rPr>
      <w:b/>
      <w:caps/>
      <w:sz w:val="18"/>
    </w:rPr>
  </w:style>
  <w:style w:type="paragraph" w:customStyle="1" w:styleId="TablaTexto">
    <w:name w:val="Tabla Texto"/>
    <w:basedOn w:val="Normal"/>
    <w:rsid w:val="00B81B85"/>
    <w:pPr>
      <w:spacing w:before="60" w:after="60"/>
      <w:ind w:left="113"/>
      <w:jc w:val="left"/>
    </w:pPr>
  </w:style>
  <w:style w:type="paragraph" w:styleId="Textoindependiente">
    <w:name w:val="Body Text"/>
    <w:basedOn w:val="Normal"/>
    <w:rsid w:val="00B81B85"/>
    <w:rPr>
      <w:b/>
      <w:sz w:val="24"/>
      <w:lang w:val="es-ES"/>
    </w:rPr>
  </w:style>
  <w:style w:type="paragraph" w:styleId="Listaconvietas">
    <w:name w:val="List Bullet"/>
    <w:basedOn w:val="Normal"/>
    <w:autoRedefine/>
    <w:rsid w:val="00B81B85"/>
    <w:pPr>
      <w:spacing w:after="0"/>
      <w:ind w:left="851" w:hanging="284"/>
    </w:pPr>
    <w:rPr>
      <w:rFonts w:ascii="Times New Roman" w:hAnsi="Times New Roman"/>
      <w:sz w:val="24"/>
    </w:rPr>
  </w:style>
  <w:style w:type="character" w:styleId="Refdecomentario">
    <w:name w:val="annotation reference"/>
    <w:basedOn w:val="Fuentedeprrafopredeter"/>
    <w:semiHidden/>
    <w:rsid w:val="00B81B85"/>
    <w:rPr>
      <w:sz w:val="16"/>
    </w:rPr>
  </w:style>
  <w:style w:type="paragraph" w:styleId="Textocomentario">
    <w:name w:val="annotation text"/>
    <w:basedOn w:val="Normal"/>
    <w:semiHidden/>
    <w:rsid w:val="00B81B85"/>
    <w:pPr>
      <w:spacing w:before="120" w:after="120"/>
    </w:pPr>
    <w:rPr>
      <w:rFonts w:ascii="Times New Roman" w:hAnsi="Times New Roman"/>
    </w:rPr>
  </w:style>
  <w:style w:type="paragraph" w:customStyle="1" w:styleId="textotabla">
    <w:name w:val="texto tabla"/>
    <w:basedOn w:val="Normal"/>
    <w:rsid w:val="00B81B85"/>
    <w:pPr>
      <w:spacing w:before="40" w:after="40" w:line="240" w:lineRule="exact"/>
      <w:ind w:left="57" w:right="57"/>
      <w:jc w:val="left"/>
    </w:pPr>
    <w:rPr>
      <w:rFonts w:ascii="Times New Roman" w:hAnsi="Times New Roman"/>
      <w:color w:val="000000"/>
    </w:rPr>
  </w:style>
  <w:style w:type="paragraph" w:styleId="Sangradetextonormal">
    <w:name w:val="Body Text Indent"/>
    <w:basedOn w:val="Normal"/>
    <w:rsid w:val="00B81B85"/>
    <w:pPr>
      <w:ind w:left="709" w:hanging="709"/>
    </w:pPr>
  </w:style>
  <w:style w:type="character" w:styleId="Nmerodepgina">
    <w:name w:val="page number"/>
    <w:basedOn w:val="Fuentedeprrafopredeter"/>
    <w:rsid w:val="00B81B85"/>
    <w:rPr>
      <w:rFonts w:ascii="Arial" w:hAnsi="Arial"/>
      <w:b/>
      <w:sz w:val="16"/>
    </w:rPr>
  </w:style>
  <w:style w:type="paragraph" w:styleId="Textoindependiente2">
    <w:name w:val="Body Text 2"/>
    <w:basedOn w:val="Normal"/>
    <w:rsid w:val="00B81B85"/>
    <w:rPr>
      <w:color w:val="0000FF"/>
      <w:sz w:val="24"/>
      <w:lang w:val="es-ES"/>
    </w:rPr>
  </w:style>
  <w:style w:type="character" w:styleId="Textoennegrita">
    <w:name w:val="Strong"/>
    <w:basedOn w:val="Fuentedeprrafopredeter"/>
    <w:qFormat/>
    <w:rsid w:val="00B81B85"/>
    <w:rPr>
      <w:b/>
    </w:rPr>
  </w:style>
  <w:style w:type="paragraph" w:styleId="Tabladeilustraciones">
    <w:name w:val="table of figures"/>
    <w:basedOn w:val="Normal"/>
    <w:next w:val="Normal"/>
    <w:semiHidden/>
    <w:rsid w:val="00B81B85"/>
    <w:pPr>
      <w:ind w:left="440" w:hanging="440"/>
    </w:pPr>
  </w:style>
  <w:style w:type="character" w:styleId="Hipervnculo">
    <w:name w:val="Hyperlink"/>
    <w:basedOn w:val="Fuentedeprrafopredeter"/>
    <w:rsid w:val="00B81B85"/>
    <w:rPr>
      <w:color w:val="0000FF"/>
      <w:u w:val="single"/>
    </w:rPr>
  </w:style>
  <w:style w:type="paragraph" w:customStyle="1" w:styleId="xl24">
    <w:name w:val="xl24"/>
    <w:basedOn w:val="Normal"/>
    <w:rsid w:val="00B81B85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5">
    <w:name w:val="xl25"/>
    <w:basedOn w:val="Normal"/>
    <w:rsid w:val="00B81B85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6">
    <w:name w:val="xl26"/>
    <w:basedOn w:val="Normal"/>
    <w:rsid w:val="00B81B85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7">
    <w:name w:val="xl27"/>
    <w:basedOn w:val="Normal"/>
    <w:rsid w:val="00B81B85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8">
    <w:name w:val="xl28"/>
    <w:basedOn w:val="Normal"/>
    <w:rsid w:val="00B81B85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29">
    <w:name w:val="xl29"/>
    <w:basedOn w:val="Normal"/>
    <w:rsid w:val="00B81B85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0">
    <w:name w:val="xl30"/>
    <w:basedOn w:val="Normal"/>
    <w:rsid w:val="00B81B8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1">
    <w:name w:val="xl31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32">
    <w:name w:val="xl32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3">
    <w:name w:val="xl33"/>
    <w:basedOn w:val="Normal"/>
    <w:rsid w:val="00B81B8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4">
    <w:name w:val="xl34"/>
    <w:basedOn w:val="Normal"/>
    <w:rsid w:val="00B81B8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5">
    <w:name w:val="xl35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36">
    <w:name w:val="xl36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7">
    <w:name w:val="xl37"/>
    <w:basedOn w:val="Normal"/>
    <w:rsid w:val="00B81B8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8">
    <w:name w:val="xl38"/>
    <w:basedOn w:val="Normal"/>
    <w:rsid w:val="00B81B8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39">
    <w:name w:val="xl39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s-ES"/>
    </w:rPr>
  </w:style>
  <w:style w:type="paragraph" w:customStyle="1" w:styleId="xl40">
    <w:name w:val="xl40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paragraph" w:customStyle="1" w:styleId="xl41">
    <w:name w:val="xl41"/>
    <w:basedOn w:val="Normal"/>
    <w:rsid w:val="00B81B8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  <w:lang w:val="es-ES"/>
    </w:rPr>
  </w:style>
  <w:style w:type="character" w:styleId="Hipervnculovisitado">
    <w:name w:val="FollowedHyperlink"/>
    <w:basedOn w:val="Fuentedeprrafopredeter"/>
    <w:rsid w:val="00B81B85"/>
    <w:rPr>
      <w:color w:val="800080"/>
      <w:u w:val="single"/>
    </w:rPr>
  </w:style>
  <w:style w:type="paragraph" w:styleId="Mapadeldocumento">
    <w:name w:val="Document Map"/>
    <w:basedOn w:val="Normal"/>
    <w:semiHidden/>
    <w:rsid w:val="00B81B85"/>
    <w:pPr>
      <w:shd w:val="clear" w:color="auto" w:fill="000080"/>
    </w:pPr>
    <w:rPr>
      <w:rFonts w:ascii="Tahoma" w:hAnsi="Tahoma" w:cs="Tahoma"/>
    </w:rPr>
  </w:style>
  <w:style w:type="paragraph" w:styleId="Sangra2detindependiente">
    <w:name w:val="Body Text Indent 2"/>
    <w:basedOn w:val="Normal"/>
    <w:rsid w:val="00B81B85"/>
    <w:pPr>
      <w:ind w:left="284"/>
    </w:pPr>
    <w:rPr>
      <w:sz w:val="24"/>
      <w:lang w:val="es-ES"/>
    </w:rPr>
  </w:style>
  <w:style w:type="paragraph" w:styleId="Sangra3detindependiente">
    <w:name w:val="Body Text Indent 3"/>
    <w:basedOn w:val="Normal"/>
    <w:rsid w:val="00B81B85"/>
    <w:pPr>
      <w:ind w:left="360"/>
    </w:pPr>
    <w:rPr>
      <w:sz w:val="24"/>
      <w:lang w:val="es-ES"/>
    </w:rPr>
  </w:style>
  <w:style w:type="paragraph" w:customStyle="1" w:styleId="Textoindependiente21">
    <w:name w:val="Texto independiente 21"/>
    <w:basedOn w:val="Normal"/>
    <w:rsid w:val="00B81B85"/>
    <w:pPr>
      <w:spacing w:after="0"/>
      <w:ind w:left="709" w:hanging="709"/>
    </w:pPr>
    <w:rPr>
      <w:sz w:val="24"/>
    </w:rPr>
  </w:style>
  <w:style w:type="paragraph" w:customStyle="1" w:styleId="FiguraTitulo">
    <w:name w:val="Figura Titulo"/>
    <w:basedOn w:val="TablaTitulo"/>
    <w:rsid w:val="00B81B85"/>
  </w:style>
  <w:style w:type="paragraph" w:styleId="Textodeglobo">
    <w:name w:val="Balloon Text"/>
    <w:basedOn w:val="Normal"/>
    <w:semiHidden/>
    <w:rsid w:val="00B81B85"/>
    <w:rPr>
      <w:rFonts w:ascii="Tahoma" w:hAnsi="Tahoma" w:cs="Tahoma"/>
      <w:sz w:val="16"/>
      <w:szCs w:val="16"/>
    </w:rPr>
  </w:style>
  <w:style w:type="paragraph" w:customStyle="1" w:styleId="InformeREG">
    <w:name w:val="Informe REG"/>
    <w:basedOn w:val="Normal"/>
    <w:autoRedefine/>
    <w:rsid w:val="00B81B85"/>
    <w:pPr>
      <w:spacing w:after="0" w:line="360" w:lineRule="auto"/>
    </w:pPr>
    <w:rPr>
      <w:b/>
      <w:sz w:val="24"/>
      <w:lang w:val="es-CL"/>
    </w:rPr>
  </w:style>
  <w:style w:type="paragraph" w:styleId="Textoindependiente3">
    <w:name w:val="Body Text 3"/>
    <w:basedOn w:val="Normal"/>
    <w:rsid w:val="00B81B85"/>
    <w:rPr>
      <w:color w:val="FF0000"/>
    </w:rPr>
  </w:style>
  <w:style w:type="paragraph" w:customStyle="1" w:styleId="EstiloTtulo2JustificadoAntes30ptoDespus12pto">
    <w:name w:val="Estilo Título 2 + Justificado Antes:  30 pto Después:  12 pto"/>
    <w:basedOn w:val="Ttulo2"/>
    <w:rsid w:val="00B81B85"/>
    <w:pPr>
      <w:tabs>
        <w:tab w:val="num" w:pos="576"/>
      </w:tabs>
      <w:spacing w:before="120" w:after="0" w:line="240" w:lineRule="auto"/>
      <w:ind w:left="576" w:hanging="576"/>
    </w:pPr>
    <w:rPr>
      <w:bCs/>
      <w:caps w:val="0"/>
      <w:sz w:val="24"/>
      <w:lang w:val="es-CL" w:eastAsia="es-CL"/>
    </w:rPr>
  </w:style>
  <w:style w:type="character" w:customStyle="1" w:styleId="Ttulo211Car">
    <w:name w:val="Título 2;. (1.1) Car"/>
    <w:basedOn w:val="Fuentedeprrafopredeter"/>
    <w:rsid w:val="00B81B85"/>
    <w:rPr>
      <w:rFonts w:ascii="Arial" w:hAnsi="Arial"/>
      <w:b/>
      <w:caps/>
      <w:lang w:val="es-ES_tradnl" w:eastAsia="es-ES" w:bidi="ar-SA"/>
    </w:rPr>
  </w:style>
  <w:style w:type="paragraph" w:customStyle="1" w:styleId="TABLAN0">
    <w:name w:val="TABLAN"/>
    <w:basedOn w:val="Normal"/>
    <w:rsid w:val="00B81B85"/>
    <w:pPr>
      <w:spacing w:after="60" w:line="240" w:lineRule="auto"/>
      <w:jc w:val="center"/>
    </w:pPr>
    <w:rPr>
      <w:rFonts w:ascii="Times New Roman" w:hAnsi="Times New Roman"/>
      <w:b/>
      <w:caps/>
      <w:lang w:val="es-ES"/>
    </w:rPr>
  </w:style>
  <w:style w:type="paragraph" w:styleId="Textosinformato">
    <w:name w:val="Plain Text"/>
    <w:basedOn w:val="Normal"/>
    <w:rsid w:val="00B81B85"/>
    <w:pPr>
      <w:spacing w:after="0" w:line="240" w:lineRule="auto"/>
      <w:jc w:val="left"/>
    </w:pPr>
    <w:rPr>
      <w:rFonts w:ascii="Courier New" w:hAnsi="Courier New"/>
      <w:lang w:val="es-ES"/>
    </w:rPr>
  </w:style>
  <w:style w:type="paragraph" w:styleId="Asuntodelcomentario">
    <w:name w:val="annotation subject"/>
    <w:basedOn w:val="Textocomentario"/>
    <w:next w:val="Textocomentario"/>
    <w:semiHidden/>
    <w:rsid w:val="00B81B85"/>
    <w:pPr>
      <w:spacing w:before="0" w:after="240"/>
    </w:pPr>
    <w:rPr>
      <w:rFonts w:ascii="Arial" w:hAnsi="Arial"/>
      <w:b/>
      <w:bCs/>
    </w:rPr>
  </w:style>
  <w:style w:type="table" w:styleId="Tablaconcuadrcula">
    <w:name w:val="Table Grid"/>
    <w:basedOn w:val="Tablanormal"/>
    <w:uiPriority w:val="59"/>
    <w:rsid w:val="00905ABD"/>
    <w:pPr>
      <w:spacing w:after="240" w:line="288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n">
    <w:name w:val="Revision"/>
    <w:hidden/>
    <w:uiPriority w:val="99"/>
    <w:semiHidden/>
    <w:rsid w:val="00C81FE7"/>
    <w:rPr>
      <w:rFonts w:ascii="Arial" w:hAnsi="Arial"/>
      <w:lang w:val="es-ES_tradnl" w:eastAsia="es-ES"/>
    </w:rPr>
  </w:style>
  <w:style w:type="paragraph" w:styleId="Prrafodelista">
    <w:name w:val="List Paragraph"/>
    <w:basedOn w:val="Normal"/>
    <w:qFormat/>
    <w:rsid w:val="0026618C"/>
    <w:pPr>
      <w:spacing w:after="120"/>
      <w:ind w:left="720"/>
      <w:contextualSpacing/>
    </w:pPr>
    <w:rPr>
      <w:rFonts w:ascii="Century Gothic" w:eastAsiaTheme="minorHAnsi" w:hAnsi="Century Gothic" w:cstheme="minorBidi"/>
      <w:sz w:val="18"/>
      <w:szCs w:val="22"/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rsid w:val="0026618C"/>
    <w:rPr>
      <w:rFonts w:ascii="Arial" w:hAnsi="Arial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jpeg"/><Relationship Id="rId21" Type="http://schemas.openxmlformats.org/officeDocument/2006/relationships/image" Target="media/image7.jpeg"/><Relationship Id="rId42" Type="http://schemas.openxmlformats.org/officeDocument/2006/relationships/image" Target="media/image28.jpeg"/><Relationship Id="rId63" Type="http://schemas.openxmlformats.org/officeDocument/2006/relationships/image" Target="media/image49.jpeg"/><Relationship Id="rId84" Type="http://schemas.openxmlformats.org/officeDocument/2006/relationships/image" Target="media/image70.jpeg"/><Relationship Id="rId138" Type="http://schemas.openxmlformats.org/officeDocument/2006/relationships/image" Target="media/image124.jpeg"/><Relationship Id="rId159" Type="http://schemas.openxmlformats.org/officeDocument/2006/relationships/header" Target="header4.xml"/><Relationship Id="rId107" Type="http://schemas.openxmlformats.org/officeDocument/2006/relationships/image" Target="media/image93.jpeg"/><Relationship Id="rId11" Type="http://schemas.openxmlformats.org/officeDocument/2006/relationships/header" Target="header1.xml"/><Relationship Id="rId32" Type="http://schemas.openxmlformats.org/officeDocument/2006/relationships/image" Target="media/image18.jpeg"/><Relationship Id="rId53" Type="http://schemas.openxmlformats.org/officeDocument/2006/relationships/image" Target="media/image39.jpeg"/><Relationship Id="rId74" Type="http://schemas.openxmlformats.org/officeDocument/2006/relationships/image" Target="media/image60.jpeg"/><Relationship Id="rId128" Type="http://schemas.openxmlformats.org/officeDocument/2006/relationships/image" Target="media/image114.jpeg"/><Relationship Id="rId149" Type="http://schemas.openxmlformats.org/officeDocument/2006/relationships/image" Target="media/image135.jpeg"/><Relationship Id="rId5" Type="http://schemas.openxmlformats.org/officeDocument/2006/relationships/settings" Target="settings.xml"/><Relationship Id="rId95" Type="http://schemas.openxmlformats.org/officeDocument/2006/relationships/image" Target="media/image81.jpeg"/><Relationship Id="rId160" Type="http://schemas.openxmlformats.org/officeDocument/2006/relationships/footer" Target="footer4.xml"/><Relationship Id="rId22" Type="http://schemas.openxmlformats.org/officeDocument/2006/relationships/image" Target="media/image8.jpeg"/><Relationship Id="rId43" Type="http://schemas.openxmlformats.org/officeDocument/2006/relationships/image" Target="media/image29.jpeg"/><Relationship Id="rId64" Type="http://schemas.openxmlformats.org/officeDocument/2006/relationships/image" Target="media/image50.jpeg"/><Relationship Id="rId118" Type="http://schemas.openxmlformats.org/officeDocument/2006/relationships/image" Target="media/image104.jpeg"/><Relationship Id="rId139" Type="http://schemas.openxmlformats.org/officeDocument/2006/relationships/image" Target="media/image125.jpeg"/><Relationship Id="rId85" Type="http://schemas.openxmlformats.org/officeDocument/2006/relationships/image" Target="media/image71.jpeg"/><Relationship Id="rId150" Type="http://schemas.openxmlformats.org/officeDocument/2006/relationships/image" Target="media/image136.jpeg"/><Relationship Id="rId12" Type="http://schemas.openxmlformats.org/officeDocument/2006/relationships/header" Target="header2.xml"/><Relationship Id="rId17" Type="http://schemas.openxmlformats.org/officeDocument/2006/relationships/image" Target="media/image3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59" Type="http://schemas.openxmlformats.org/officeDocument/2006/relationships/image" Target="media/image45.jpeg"/><Relationship Id="rId103" Type="http://schemas.openxmlformats.org/officeDocument/2006/relationships/image" Target="media/image89.jpeg"/><Relationship Id="rId108" Type="http://schemas.openxmlformats.org/officeDocument/2006/relationships/image" Target="media/image94.jpeg"/><Relationship Id="rId124" Type="http://schemas.openxmlformats.org/officeDocument/2006/relationships/image" Target="media/image110.jpeg"/><Relationship Id="rId129" Type="http://schemas.openxmlformats.org/officeDocument/2006/relationships/image" Target="media/image115.jpeg"/><Relationship Id="rId54" Type="http://schemas.openxmlformats.org/officeDocument/2006/relationships/image" Target="media/image40.jpeg"/><Relationship Id="rId70" Type="http://schemas.openxmlformats.org/officeDocument/2006/relationships/image" Target="media/image56.jpeg"/><Relationship Id="rId75" Type="http://schemas.openxmlformats.org/officeDocument/2006/relationships/image" Target="media/image61.jpeg"/><Relationship Id="rId91" Type="http://schemas.openxmlformats.org/officeDocument/2006/relationships/image" Target="media/image77.jpeg"/><Relationship Id="rId96" Type="http://schemas.openxmlformats.org/officeDocument/2006/relationships/image" Target="media/image82.jpeg"/><Relationship Id="rId140" Type="http://schemas.openxmlformats.org/officeDocument/2006/relationships/image" Target="media/image126.jpeg"/><Relationship Id="rId145" Type="http://schemas.openxmlformats.org/officeDocument/2006/relationships/image" Target="media/image131.jpe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49" Type="http://schemas.openxmlformats.org/officeDocument/2006/relationships/image" Target="media/image35.jpeg"/><Relationship Id="rId114" Type="http://schemas.openxmlformats.org/officeDocument/2006/relationships/image" Target="media/image100.jpeg"/><Relationship Id="rId119" Type="http://schemas.openxmlformats.org/officeDocument/2006/relationships/image" Target="media/image105.jpeg"/><Relationship Id="rId44" Type="http://schemas.openxmlformats.org/officeDocument/2006/relationships/image" Target="media/image30.jpeg"/><Relationship Id="rId60" Type="http://schemas.openxmlformats.org/officeDocument/2006/relationships/image" Target="media/image46.jpeg"/><Relationship Id="rId65" Type="http://schemas.openxmlformats.org/officeDocument/2006/relationships/image" Target="media/image51.jpeg"/><Relationship Id="rId81" Type="http://schemas.openxmlformats.org/officeDocument/2006/relationships/image" Target="media/image67.jpeg"/><Relationship Id="rId86" Type="http://schemas.openxmlformats.org/officeDocument/2006/relationships/image" Target="media/image72.jpeg"/><Relationship Id="rId130" Type="http://schemas.openxmlformats.org/officeDocument/2006/relationships/image" Target="media/image116.jpeg"/><Relationship Id="rId135" Type="http://schemas.openxmlformats.org/officeDocument/2006/relationships/image" Target="media/image121.jpeg"/><Relationship Id="rId151" Type="http://schemas.openxmlformats.org/officeDocument/2006/relationships/image" Target="media/image137.jpeg"/><Relationship Id="rId156" Type="http://schemas.openxmlformats.org/officeDocument/2006/relationships/image" Target="media/image142.jpeg"/><Relationship Id="rId13" Type="http://schemas.openxmlformats.org/officeDocument/2006/relationships/footer" Target="footer1.xml"/><Relationship Id="rId18" Type="http://schemas.openxmlformats.org/officeDocument/2006/relationships/image" Target="media/image4.jpeg"/><Relationship Id="rId39" Type="http://schemas.openxmlformats.org/officeDocument/2006/relationships/image" Target="media/image25.jpeg"/><Relationship Id="rId109" Type="http://schemas.openxmlformats.org/officeDocument/2006/relationships/image" Target="media/image95.jpeg"/><Relationship Id="rId34" Type="http://schemas.openxmlformats.org/officeDocument/2006/relationships/image" Target="media/image20.jpeg"/><Relationship Id="rId50" Type="http://schemas.openxmlformats.org/officeDocument/2006/relationships/image" Target="media/image36.jpeg"/><Relationship Id="rId55" Type="http://schemas.openxmlformats.org/officeDocument/2006/relationships/image" Target="media/image41.jpeg"/><Relationship Id="rId76" Type="http://schemas.openxmlformats.org/officeDocument/2006/relationships/image" Target="media/image62.jpeg"/><Relationship Id="rId97" Type="http://schemas.openxmlformats.org/officeDocument/2006/relationships/image" Target="media/image83.jpeg"/><Relationship Id="rId104" Type="http://schemas.openxmlformats.org/officeDocument/2006/relationships/image" Target="media/image90.jpeg"/><Relationship Id="rId120" Type="http://schemas.openxmlformats.org/officeDocument/2006/relationships/image" Target="media/image106.jpeg"/><Relationship Id="rId125" Type="http://schemas.openxmlformats.org/officeDocument/2006/relationships/image" Target="media/image111.jpeg"/><Relationship Id="rId141" Type="http://schemas.openxmlformats.org/officeDocument/2006/relationships/image" Target="media/image127.jpeg"/><Relationship Id="rId146" Type="http://schemas.openxmlformats.org/officeDocument/2006/relationships/image" Target="media/image132.jpeg"/><Relationship Id="rId7" Type="http://schemas.openxmlformats.org/officeDocument/2006/relationships/footnotes" Target="footnotes.xml"/><Relationship Id="rId71" Type="http://schemas.openxmlformats.org/officeDocument/2006/relationships/image" Target="media/image57.jpeg"/><Relationship Id="rId92" Type="http://schemas.openxmlformats.org/officeDocument/2006/relationships/image" Target="media/image78.jpeg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media/image10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66" Type="http://schemas.openxmlformats.org/officeDocument/2006/relationships/image" Target="media/image52.jpeg"/><Relationship Id="rId87" Type="http://schemas.openxmlformats.org/officeDocument/2006/relationships/image" Target="media/image73.jpeg"/><Relationship Id="rId110" Type="http://schemas.openxmlformats.org/officeDocument/2006/relationships/image" Target="media/image96.jpeg"/><Relationship Id="rId115" Type="http://schemas.openxmlformats.org/officeDocument/2006/relationships/image" Target="media/image101.jpeg"/><Relationship Id="rId131" Type="http://schemas.openxmlformats.org/officeDocument/2006/relationships/image" Target="media/image117.jpeg"/><Relationship Id="rId136" Type="http://schemas.openxmlformats.org/officeDocument/2006/relationships/image" Target="media/image122.jpeg"/><Relationship Id="rId157" Type="http://schemas.openxmlformats.org/officeDocument/2006/relationships/image" Target="media/image143.jpeg"/><Relationship Id="rId61" Type="http://schemas.openxmlformats.org/officeDocument/2006/relationships/image" Target="media/image47.jpeg"/><Relationship Id="rId82" Type="http://schemas.openxmlformats.org/officeDocument/2006/relationships/image" Target="media/image68.jpeg"/><Relationship Id="rId152" Type="http://schemas.openxmlformats.org/officeDocument/2006/relationships/image" Target="media/image138.jpeg"/><Relationship Id="rId19" Type="http://schemas.openxmlformats.org/officeDocument/2006/relationships/image" Target="media/image5.jpeg"/><Relationship Id="rId14" Type="http://schemas.openxmlformats.org/officeDocument/2006/relationships/footer" Target="footer2.xml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56" Type="http://schemas.openxmlformats.org/officeDocument/2006/relationships/image" Target="media/image42.jpeg"/><Relationship Id="rId77" Type="http://schemas.openxmlformats.org/officeDocument/2006/relationships/image" Target="media/image63.jpeg"/><Relationship Id="rId100" Type="http://schemas.openxmlformats.org/officeDocument/2006/relationships/image" Target="media/image86.jpeg"/><Relationship Id="rId105" Type="http://schemas.openxmlformats.org/officeDocument/2006/relationships/image" Target="media/image91.jpeg"/><Relationship Id="rId126" Type="http://schemas.openxmlformats.org/officeDocument/2006/relationships/image" Target="media/image112.jpeg"/><Relationship Id="rId147" Type="http://schemas.openxmlformats.org/officeDocument/2006/relationships/image" Target="media/image133.jpeg"/><Relationship Id="rId8" Type="http://schemas.openxmlformats.org/officeDocument/2006/relationships/endnotes" Target="endnotes.xml"/><Relationship Id="rId51" Type="http://schemas.openxmlformats.org/officeDocument/2006/relationships/image" Target="media/image37.jpeg"/><Relationship Id="rId72" Type="http://schemas.openxmlformats.org/officeDocument/2006/relationships/image" Target="media/image58.jpeg"/><Relationship Id="rId93" Type="http://schemas.openxmlformats.org/officeDocument/2006/relationships/image" Target="media/image79.jpeg"/><Relationship Id="rId98" Type="http://schemas.openxmlformats.org/officeDocument/2006/relationships/image" Target="media/image84.jpeg"/><Relationship Id="rId121" Type="http://schemas.openxmlformats.org/officeDocument/2006/relationships/image" Target="media/image107.jpeg"/><Relationship Id="rId142" Type="http://schemas.openxmlformats.org/officeDocument/2006/relationships/image" Target="media/image128.jpeg"/><Relationship Id="rId163" Type="http://schemas.openxmlformats.org/officeDocument/2006/relationships/customXml" Target="../customXml/item2.xml"/><Relationship Id="rId3" Type="http://schemas.openxmlformats.org/officeDocument/2006/relationships/styles" Target="styles.xml"/><Relationship Id="rId25" Type="http://schemas.openxmlformats.org/officeDocument/2006/relationships/image" Target="media/image11.jpeg"/><Relationship Id="rId46" Type="http://schemas.openxmlformats.org/officeDocument/2006/relationships/image" Target="media/image32.jpeg"/><Relationship Id="rId67" Type="http://schemas.openxmlformats.org/officeDocument/2006/relationships/image" Target="media/image53.jpeg"/><Relationship Id="rId116" Type="http://schemas.openxmlformats.org/officeDocument/2006/relationships/image" Target="media/image102.jpeg"/><Relationship Id="rId137" Type="http://schemas.openxmlformats.org/officeDocument/2006/relationships/image" Target="media/image123.jpeg"/><Relationship Id="rId158" Type="http://schemas.openxmlformats.org/officeDocument/2006/relationships/image" Target="media/image144.jpeg"/><Relationship Id="rId20" Type="http://schemas.openxmlformats.org/officeDocument/2006/relationships/image" Target="media/image6.jpeg"/><Relationship Id="rId41" Type="http://schemas.openxmlformats.org/officeDocument/2006/relationships/image" Target="media/image27.jpeg"/><Relationship Id="rId62" Type="http://schemas.openxmlformats.org/officeDocument/2006/relationships/image" Target="media/image48.jpeg"/><Relationship Id="rId83" Type="http://schemas.openxmlformats.org/officeDocument/2006/relationships/image" Target="media/image69.jpeg"/><Relationship Id="rId88" Type="http://schemas.openxmlformats.org/officeDocument/2006/relationships/image" Target="media/image74.jpeg"/><Relationship Id="rId111" Type="http://schemas.openxmlformats.org/officeDocument/2006/relationships/image" Target="media/image97.jpeg"/><Relationship Id="rId132" Type="http://schemas.openxmlformats.org/officeDocument/2006/relationships/image" Target="media/image118.jpeg"/><Relationship Id="rId153" Type="http://schemas.openxmlformats.org/officeDocument/2006/relationships/image" Target="media/image139.jpeg"/><Relationship Id="rId15" Type="http://schemas.openxmlformats.org/officeDocument/2006/relationships/header" Target="header3.xml"/><Relationship Id="rId36" Type="http://schemas.openxmlformats.org/officeDocument/2006/relationships/image" Target="media/image22.jpeg"/><Relationship Id="rId57" Type="http://schemas.openxmlformats.org/officeDocument/2006/relationships/image" Target="media/image43.jpeg"/><Relationship Id="rId106" Type="http://schemas.openxmlformats.org/officeDocument/2006/relationships/image" Target="media/image92.jpeg"/><Relationship Id="rId127" Type="http://schemas.openxmlformats.org/officeDocument/2006/relationships/image" Target="media/image113.jpeg"/><Relationship Id="rId10" Type="http://schemas.openxmlformats.org/officeDocument/2006/relationships/image" Target="media/image2.png"/><Relationship Id="rId31" Type="http://schemas.openxmlformats.org/officeDocument/2006/relationships/image" Target="media/image17.jpeg"/><Relationship Id="rId52" Type="http://schemas.openxmlformats.org/officeDocument/2006/relationships/image" Target="media/image38.jpeg"/><Relationship Id="rId73" Type="http://schemas.openxmlformats.org/officeDocument/2006/relationships/image" Target="media/image59.jpeg"/><Relationship Id="rId78" Type="http://schemas.openxmlformats.org/officeDocument/2006/relationships/image" Target="media/image64.jpeg"/><Relationship Id="rId94" Type="http://schemas.openxmlformats.org/officeDocument/2006/relationships/image" Target="media/image80.jpeg"/><Relationship Id="rId99" Type="http://schemas.openxmlformats.org/officeDocument/2006/relationships/image" Target="media/image85.jpeg"/><Relationship Id="rId101" Type="http://schemas.openxmlformats.org/officeDocument/2006/relationships/image" Target="media/image87.jpeg"/><Relationship Id="rId122" Type="http://schemas.openxmlformats.org/officeDocument/2006/relationships/image" Target="media/image108.jpeg"/><Relationship Id="rId143" Type="http://schemas.openxmlformats.org/officeDocument/2006/relationships/image" Target="media/image129.jpeg"/><Relationship Id="rId148" Type="http://schemas.openxmlformats.org/officeDocument/2006/relationships/image" Target="media/image134.jpeg"/><Relationship Id="rId164" Type="http://schemas.openxmlformats.org/officeDocument/2006/relationships/customXml" Target="../customXml/item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6" Type="http://schemas.openxmlformats.org/officeDocument/2006/relationships/image" Target="media/image12.jpeg"/><Relationship Id="rId47" Type="http://schemas.openxmlformats.org/officeDocument/2006/relationships/image" Target="media/image33.jpeg"/><Relationship Id="rId68" Type="http://schemas.openxmlformats.org/officeDocument/2006/relationships/image" Target="media/image54.jpeg"/><Relationship Id="rId89" Type="http://schemas.openxmlformats.org/officeDocument/2006/relationships/image" Target="media/image75.jpeg"/><Relationship Id="rId112" Type="http://schemas.openxmlformats.org/officeDocument/2006/relationships/image" Target="media/image98.jpeg"/><Relationship Id="rId133" Type="http://schemas.openxmlformats.org/officeDocument/2006/relationships/image" Target="media/image119.jpeg"/><Relationship Id="rId154" Type="http://schemas.openxmlformats.org/officeDocument/2006/relationships/image" Target="media/image140.jpeg"/><Relationship Id="rId16" Type="http://schemas.openxmlformats.org/officeDocument/2006/relationships/footer" Target="footer3.xml"/><Relationship Id="rId37" Type="http://schemas.openxmlformats.org/officeDocument/2006/relationships/image" Target="media/image23.jpeg"/><Relationship Id="rId58" Type="http://schemas.openxmlformats.org/officeDocument/2006/relationships/image" Target="media/image44.jpeg"/><Relationship Id="rId79" Type="http://schemas.openxmlformats.org/officeDocument/2006/relationships/image" Target="media/image65.jpeg"/><Relationship Id="rId102" Type="http://schemas.openxmlformats.org/officeDocument/2006/relationships/image" Target="media/image88.jpeg"/><Relationship Id="rId123" Type="http://schemas.openxmlformats.org/officeDocument/2006/relationships/image" Target="media/image109.jpeg"/><Relationship Id="rId144" Type="http://schemas.openxmlformats.org/officeDocument/2006/relationships/image" Target="media/image130.jpeg"/><Relationship Id="rId90" Type="http://schemas.openxmlformats.org/officeDocument/2006/relationships/image" Target="media/image76.jpeg"/><Relationship Id="rId165" Type="http://schemas.openxmlformats.org/officeDocument/2006/relationships/customXml" Target="../customXml/item4.xml"/><Relationship Id="rId27" Type="http://schemas.openxmlformats.org/officeDocument/2006/relationships/image" Target="media/image13.jpeg"/><Relationship Id="rId48" Type="http://schemas.openxmlformats.org/officeDocument/2006/relationships/image" Target="media/image34.jpeg"/><Relationship Id="rId69" Type="http://schemas.openxmlformats.org/officeDocument/2006/relationships/image" Target="media/image55.jpeg"/><Relationship Id="rId113" Type="http://schemas.openxmlformats.org/officeDocument/2006/relationships/image" Target="media/image99.jpeg"/><Relationship Id="rId134" Type="http://schemas.openxmlformats.org/officeDocument/2006/relationships/image" Target="media/image120.jpeg"/><Relationship Id="rId80" Type="http://schemas.openxmlformats.org/officeDocument/2006/relationships/image" Target="media/image66.jpeg"/><Relationship Id="rId155" Type="http://schemas.openxmlformats.org/officeDocument/2006/relationships/image" Target="media/image14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4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soffice\Templates\Igsa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76C960B0F2A5B4292D646B5F86C8ED9" ma:contentTypeVersion="15" ma:contentTypeDescription="Crear nuevo documento." ma:contentTypeScope="" ma:versionID="187ff0fa7c367bcb285ca312171e2603">
  <xsd:schema xmlns:xsd="http://www.w3.org/2001/XMLSchema" xmlns:xs="http://www.w3.org/2001/XMLSchema" xmlns:p="http://schemas.microsoft.com/office/2006/metadata/properties" xmlns:ns2="7a04ffaa-75d3-4a20-b443-b5c09a67c176" xmlns:ns3="4ca67c14-28d3-4e90-8ffd-2d7c8c9fc18f" targetNamespace="http://schemas.microsoft.com/office/2006/metadata/properties" ma:root="true" ma:fieldsID="0e786f40648604bddef0d155f784a996" ns2:_="" ns3:_="">
    <xsd:import namespace="7a04ffaa-75d3-4a20-b443-b5c09a67c176"/>
    <xsd:import namespace="4ca67c14-28d3-4e90-8ffd-2d7c8c9fc1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04ffaa-75d3-4a20-b443-b5c09a67c1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0104b013-8677-4011-8dbd-5e3d6efc88a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a67c14-28d3-4e90-8ffd-2d7c8c9fc18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06f5e27-ff0b-4044-b486-70e896a688b6}" ma:internalName="TaxCatchAll" ma:showField="CatchAllData" ma:web="4ca67c14-28d3-4e90-8ffd-2d7c8c9fc1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LengthInSeconds xmlns="7a04ffaa-75d3-4a20-b443-b5c09a67c176" xsi:nil="true"/>
    <lcf76f155ced4ddcb4097134ff3c332f xmlns="7a04ffaa-75d3-4a20-b443-b5c09a67c176">
      <Terms xmlns="http://schemas.microsoft.com/office/infopath/2007/PartnerControls"/>
    </lcf76f155ced4ddcb4097134ff3c332f>
    <SharedWithUsers xmlns="4ca67c14-28d3-4e90-8ffd-2d7c8c9fc18f">
      <UserInfo>
        <DisplayName/>
        <AccountId xsi:nil="true"/>
        <AccountType/>
      </UserInfo>
    </SharedWithUsers>
    <TaxCatchAll xmlns="4ca67c14-28d3-4e90-8ffd-2d7c8c9fc18f" xsi:nil="true"/>
  </documentManagement>
</p:properties>
</file>

<file path=customXml/itemProps1.xml><?xml version="1.0" encoding="utf-8"?>
<ds:datastoreItem xmlns:ds="http://schemas.openxmlformats.org/officeDocument/2006/customXml" ds:itemID="{88C735EC-66B2-465A-B293-4A13E7BCAC7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3A9045-B572-4805-979F-8DAA5183A5B4}"/>
</file>

<file path=customXml/itemProps3.xml><?xml version="1.0" encoding="utf-8"?>
<ds:datastoreItem xmlns:ds="http://schemas.openxmlformats.org/officeDocument/2006/customXml" ds:itemID="{9A5B1987-600C-4B20-B9CB-62A461F5CE43}"/>
</file>

<file path=customXml/itemProps4.xml><?xml version="1.0" encoding="utf-8"?>
<ds:datastoreItem xmlns:ds="http://schemas.openxmlformats.org/officeDocument/2006/customXml" ds:itemID="{CF8F54A7-824B-48D6-A27A-2DE68E66F568}"/>
</file>

<file path=docProps/app.xml><?xml version="1.0" encoding="utf-8"?>
<Properties xmlns="http://schemas.openxmlformats.org/officeDocument/2006/extended-properties" xmlns:vt="http://schemas.openxmlformats.org/officeDocument/2006/docPropsVTypes">
  <Template>Igsa</Template>
  <TotalTime>368</TotalTime>
  <Pages>37</Pages>
  <Words>2084</Words>
  <Characters>11462</Characters>
  <Application>Microsoft Office Word</Application>
  <DocSecurity>0</DocSecurity>
  <Lines>95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V.V</vt:lpstr>
    </vt:vector>
  </TitlesOfParts>
  <Company>Hewlett-Packard</Company>
  <LinksUpToDate>false</LinksUpToDate>
  <CharactersWithSpaces>13519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V.V</dc:title>
  <dc:subject>Registro fotográfico Prosopis flexuosa</dc:subject>
  <dc:creator>PRAMAR Ambiental</dc:creator>
  <cp:lastModifiedBy>Ximena Barria</cp:lastModifiedBy>
  <cp:revision>14</cp:revision>
  <cp:lastPrinted>2011-11-15T13:30:00Z</cp:lastPrinted>
  <dcterms:created xsi:type="dcterms:W3CDTF">2012-09-05T02:24:00Z</dcterms:created>
  <dcterms:modified xsi:type="dcterms:W3CDTF">2012-09-28T21:08:00Z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-2134809846</vt:i4>
  </property>
  <property fmtid="{D5CDD505-2E9C-101B-9397-08002B2CF9AE}" pid="3" name="_EmailSubject">
    <vt:lpwstr>Proyecto Aduccion Llamara</vt:lpwstr>
  </property>
  <property fmtid="{D5CDD505-2E9C-101B-9397-08002B2CF9AE}" pid="4" name="_AuthorEmail">
    <vt:lpwstr>cprado@igsaconsultores.cl</vt:lpwstr>
  </property>
  <property fmtid="{D5CDD505-2E9C-101B-9397-08002B2CF9AE}" pid="5" name="_AuthorEmailDisplayName">
    <vt:lpwstr>Carlos Prado</vt:lpwstr>
  </property>
  <property fmtid="{D5CDD505-2E9C-101B-9397-08002B2CF9AE}" pid="6" name="_PreviousAdHocReviewCycleID">
    <vt:i4>-447122944</vt:i4>
  </property>
  <property fmtid="{D5CDD505-2E9C-101B-9397-08002B2CF9AE}" pid="7" name="_ReviewingToolsShownOnce">
    <vt:lpwstr/>
  </property>
  <property fmtid="{D5CDD505-2E9C-101B-9397-08002B2CF9AE}" pid="8" name="ContentTypeId">
    <vt:lpwstr>0x010100776C960B0F2A5B4292D646B5F86C8ED9</vt:lpwstr>
  </property>
  <property fmtid="{D5CDD505-2E9C-101B-9397-08002B2CF9AE}" pid="9" name="Order">
    <vt:lpwstr>4049000.00000000</vt:lpwstr>
  </property>
  <property fmtid="{D5CDD505-2E9C-101B-9397-08002B2CF9AE}" pid="10" name="xd_ProgID">
    <vt:lpwstr/>
  </property>
  <property fmtid="{D5CDD505-2E9C-101B-9397-08002B2CF9AE}" pid="11" name="_SourceUrl">
    <vt:lpwstr/>
  </property>
  <property fmtid="{D5CDD505-2E9C-101B-9397-08002B2CF9AE}" pid="12" name="_SharedFileIndex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_ExtendedDescription">
    <vt:lpwstr/>
  </property>
  <property fmtid="{D5CDD505-2E9C-101B-9397-08002B2CF9AE}" pid="16" name="TriggerFlowInfo">
    <vt:lpwstr/>
  </property>
  <property fmtid="{D5CDD505-2E9C-101B-9397-08002B2CF9AE}" pid="17" name="xd_Signature">
    <vt:lpwstr/>
  </property>
  <property fmtid="{D5CDD505-2E9C-101B-9397-08002B2CF9AE}" pid="18" name="MediaServiceImageTags">
    <vt:lpwstr/>
  </property>
</Properties>
</file>